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A6968" w14:textId="3864BE68" w:rsidR="00227BDB" w:rsidRPr="00A91FBB" w:rsidRDefault="00A745E0" w:rsidP="00053583">
      <w:pPr>
        <w:pStyle w:val="En-tte"/>
        <w:tabs>
          <w:tab w:val="clear" w:pos="4536"/>
          <w:tab w:val="clear" w:pos="9072"/>
        </w:tabs>
        <w:ind w:left="-284"/>
        <w:rPr>
          <w:rFonts w:ascii="Open Sans" w:hAnsi="Open Sans" w:cs="Open Sans"/>
        </w:rPr>
      </w:pPr>
      <w:r w:rsidRPr="00A91FBB">
        <w:rPr>
          <w:rFonts w:ascii="Open Sans" w:hAnsi="Open Sans" w:cs="Open Sans"/>
          <w:noProof/>
        </w:rPr>
        <w:drawing>
          <wp:anchor distT="0" distB="0" distL="114300" distR="114300" simplePos="0" relativeHeight="251660800" behindDoc="0" locked="0" layoutInCell="1" allowOverlap="1" wp14:anchorId="23870FE5" wp14:editId="51C1C142">
            <wp:simplePos x="0" y="0"/>
            <wp:positionH relativeFrom="column">
              <wp:posOffset>1885315</wp:posOffset>
            </wp:positionH>
            <wp:positionV relativeFrom="paragraph">
              <wp:posOffset>-172085</wp:posOffset>
            </wp:positionV>
            <wp:extent cx="4552950" cy="895985"/>
            <wp:effectExtent l="0" t="0" r="0" b="0"/>
            <wp:wrapNone/>
            <wp:docPr id="6" name="Image 6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039" w:rsidRPr="00A91FBB">
        <w:rPr>
          <w:rFonts w:ascii="Open Sans" w:hAnsi="Open Sans" w:cs="Open Sans"/>
          <w:noProof/>
        </w:rPr>
        <w:drawing>
          <wp:inline distT="0" distB="0" distL="0" distR="0" wp14:anchorId="60DE7B61" wp14:editId="57BCE899">
            <wp:extent cx="1466850" cy="63754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HAT 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0860" cy="643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A9238" w14:textId="5E15DD50" w:rsidR="00227BDB" w:rsidRPr="00A91FBB" w:rsidRDefault="00227BDB">
      <w:pPr>
        <w:rPr>
          <w:rFonts w:ascii="Open Sans" w:hAnsi="Open Sans" w:cs="Open Sans"/>
        </w:rPr>
      </w:pPr>
    </w:p>
    <w:p w14:paraId="03586D93" w14:textId="77777777" w:rsidR="00227BDB" w:rsidRPr="00A91FBB" w:rsidRDefault="00227BDB">
      <w:pPr>
        <w:rPr>
          <w:rFonts w:ascii="Open Sans" w:hAnsi="Open Sans" w:cs="Open Sans"/>
        </w:rPr>
      </w:pPr>
    </w:p>
    <w:p w14:paraId="7270645C" w14:textId="5996E9AA" w:rsidR="00227BDB" w:rsidRPr="00A91FBB" w:rsidRDefault="00053583">
      <w:pPr>
        <w:rPr>
          <w:rFonts w:ascii="Open Sans" w:hAnsi="Open Sans" w:cs="Open Sans"/>
        </w:rPr>
      </w:pPr>
      <w:r w:rsidRPr="00A91FBB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39A20A" wp14:editId="750E01DE">
                <wp:simplePos x="0" y="0"/>
                <wp:positionH relativeFrom="column">
                  <wp:posOffset>-252095</wp:posOffset>
                </wp:positionH>
                <wp:positionV relativeFrom="paragraph">
                  <wp:posOffset>90170</wp:posOffset>
                </wp:positionV>
                <wp:extent cx="2132965" cy="1405890"/>
                <wp:effectExtent l="0" t="0" r="635" b="381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2965" cy="140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0A4DD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  <w:t>ACHATS CENTRAUX</w:t>
                            </w:r>
                          </w:p>
                          <w:p w14:paraId="4DA1884D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  <w:t xml:space="preserve">HOTELIERS, ALIMENTAIRES </w:t>
                            </w:r>
                            <w:r w:rsidRPr="00892D25"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ET TECHNOLOGIQUES</w:t>
                            </w:r>
                          </w:p>
                          <w:p w14:paraId="48F6DFE4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Hôpital Bicêtre</w:t>
                            </w:r>
                          </w:p>
                          <w:p w14:paraId="41F81993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78, rue du Général Leclerc</w:t>
                            </w:r>
                          </w:p>
                          <w:p w14:paraId="65F9FDE2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94270 Le Kremlin Bicêtre</w:t>
                            </w:r>
                          </w:p>
                          <w:p w14:paraId="428DAD01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Tél. : 01 53 14 69 00</w:t>
                            </w:r>
                          </w:p>
                          <w:p w14:paraId="5032DA67" w14:textId="63933660" w:rsidR="00751E7E" w:rsidRPr="00892D25" w:rsidRDefault="006D42ED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Fax : 01 </w:t>
                            </w:r>
                            <w:r w:rsidR="00EC294D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53</w:t>
                            </w:r>
                            <w:r w:rsidR="00751E7E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="00EC294D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4</w:t>
                            </w: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C294D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69</w:t>
                            </w: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C294D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99</w:t>
                            </w:r>
                          </w:p>
                          <w:p w14:paraId="49F16F7E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39A20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9.85pt;margin-top:7.1pt;width:167.95pt;height:110.7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" stroked="f">
                <v:textbox style="mso-fit-shape-to-text:t">
                  <w:txbxContent>
                    <w:p w14:paraId="2360A4DD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  <w:t>ACHATS CENTRAUX</w:t>
                      </w:r>
                    </w:p>
                    <w:p w14:paraId="4DA1884D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  <w:t xml:space="preserve">HOTELIERS, ALIMENTAIRES </w:t>
                      </w:r>
                      <w:r w:rsidRPr="00892D25"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  <w:tab/>
                        <w:t xml:space="preserve">           ET TECHNOLOGIQUES</w:t>
                      </w:r>
                    </w:p>
                    <w:p w14:paraId="48F6DFE4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Hôpital Bicêtre</w:t>
                      </w:r>
                    </w:p>
                    <w:p w14:paraId="41F81993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78, rue du Général Leclerc</w:t>
                      </w:r>
                    </w:p>
                    <w:p w14:paraId="65F9FDE2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94270 Le Kremlin Bicêtre</w:t>
                      </w:r>
                    </w:p>
                    <w:p w14:paraId="428DAD01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Tél. : 01 53 14 69 00</w:t>
                      </w:r>
                    </w:p>
                    <w:p w14:paraId="5032DA67" w14:textId="63933660" w:rsidR="00751E7E" w:rsidRPr="00892D25" w:rsidRDefault="006D42ED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Fax : 01 </w:t>
                      </w:r>
                      <w:r w:rsidR="00EC294D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53</w:t>
                      </w:r>
                      <w:r w:rsidR="00751E7E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1</w:t>
                      </w:r>
                      <w:r w:rsidR="00EC294D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4</w:t>
                      </w: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</w:t>
                      </w:r>
                      <w:r w:rsidR="00EC294D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69</w:t>
                      </w: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</w:t>
                      </w:r>
                      <w:r w:rsidR="00EC294D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99</w:t>
                      </w:r>
                    </w:p>
                    <w:p w14:paraId="49F16F7E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C713F5" w14:textId="34979437" w:rsidR="00227BDB" w:rsidRPr="00A91FBB" w:rsidRDefault="00227BDB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C5585A1" w14:textId="364FD330" w:rsidR="00227BDB" w:rsidRPr="00A91FBB" w:rsidRDefault="00227BDB">
      <w:pPr>
        <w:rPr>
          <w:rFonts w:ascii="Open Sans" w:hAnsi="Open Sans" w:cs="Open Sans"/>
        </w:rPr>
      </w:pPr>
    </w:p>
    <w:p w14:paraId="57F45358" w14:textId="77777777" w:rsidR="00227BDB" w:rsidRPr="00A91FBB" w:rsidRDefault="00227BDB">
      <w:pPr>
        <w:rPr>
          <w:rFonts w:ascii="Open Sans" w:hAnsi="Open Sans" w:cs="Open Sans"/>
        </w:rPr>
      </w:pPr>
    </w:p>
    <w:p w14:paraId="532E3959" w14:textId="11ED59B3" w:rsidR="00227BDB" w:rsidRPr="00A91FBB" w:rsidRDefault="00227BDB">
      <w:pPr>
        <w:rPr>
          <w:rFonts w:ascii="Open Sans" w:hAnsi="Open Sans" w:cs="Open Sans"/>
        </w:rPr>
      </w:pPr>
    </w:p>
    <w:p w14:paraId="2F5AF821" w14:textId="77777777" w:rsidR="00227BDB" w:rsidRPr="00A91FBB" w:rsidRDefault="00227BDB">
      <w:pPr>
        <w:rPr>
          <w:rFonts w:ascii="Open Sans" w:hAnsi="Open Sans" w:cs="Open Sans"/>
        </w:rPr>
      </w:pPr>
    </w:p>
    <w:p w14:paraId="4FEDD9F0" w14:textId="77777777" w:rsidR="00227BDB" w:rsidRPr="00A91FBB" w:rsidRDefault="00227BDB">
      <w:pPr>
        <w:rPr>
          <w:rFonts w:ascii="Open Sans" w:hAnsi="Open Sans" w:cs="Open Sans"/>
        </w:rPr>
      </w:pPr>
    </w:p>
    <w:p w14:paraId="72CE9EC1" w14:textId="77777777" w:rsidR="00227BDB" w:rsidRPr="00A91FBB" w:rsidRDefault="00227BDB">
      <w:pPr>
        <w:rPr>
          <w:rFonts w:ascii="Open Sans" w:hAnsi="Open Sans" w:cs="Open Sans"/>
        </w:rPr>
      </w:pPr>
    </w:p>
    <w:p w14:paraId="7BAD58C2" w14:textId="77777777" w:rsidR="00227BDB" w:rsidRPr="00A91FBB" w:rsidRDefault="00227BDB">
      <w:pPr>
        <w:rPr>
          <w:rFonts w:ascii="Open Sans" w:hAnsi="Open Sans" w:cs="Open Sans"/>
        </w:rPr>
      </w:pPr>
    </w:p>
    <w:p w14:paraId="4432F40D" w14:textId="77777777" w:rsidR="00227BDB" w:rsidRPr="00A91FBB" w:rsidRDefault="00227BDB">
      <w:pPr>
        <w:rPr>
          <w:rFonts w:ascii="Open Sans" w:hAnsi="Open Sans" w:cs="Open Sans"/>
        </w:rPr>
      </w:pPr>
    </w:p>
    <w:p w14:paraId="71C96E03" w14:textId="77777777" w:rsidR="00227BDB" w:rsidRPr="00A91FBB" w:rsidRDefault="00227BDB">
      <w:pPr>
        <w:pBdr>
          <w:top w:val="single" w:sz="4" w:space="16" w:color="auto"/>
          <w:left w:val="single" w:sz="4" w:space="4" w:color="auto"/>
          <w:bottom w:val="single" w:sz="4" w:space="15" w:color="auto"/>
          <w:right w:val="single" w:sz="4" w:space="4" w:color="auto"/>
        </w:pBdr>
        <w:shd w:val="pct12" w:color="auto" w:fill="FFFFFF"/>
        <w:ind w:left="3402"/>
        <w:jc w:val="center"/>
        <w:rPr>
          <w:rFonts w:ascii="Open Sans" w:hAnsi="Open Sans" w:cs="Open Sans"/>
          <w:b/>
          <w:sz w:val="40"/>
        </w:rPr>
      </w:pPr>
      <w:r w:rsidRPr="00A91FBB">
        <w:rPr>
          <w:rFonts w:ascii="Open Sans" w:hAnsi="Open Sans" w:cs="Open Sans"/>
          <w:b/>
          <w:sz w:val="40"/>
        </w:rPr>
        <w:t xml:space="preserve">CAHIER DES CLAUSES </w:t>
      </w:r>
      <w:r w:rsidRPr="00A91FBB">
        <w:rPr>
          <w:rFonts w:ascii="Open Sans" w:hAnsi="Open Sans" w:cs="Open Sans"/>
          <w:b/>
          <w:color w:val="auto"/>
          <w:sz w:val="40"/>
        </w:rPr>
        <w:t xml:space="preserve">TECHNIQUES </w:t>
      </w:r>
      <w:r w:rsidRPr="00A91FBB">
        <w:rPr>
          <w:rFonts w:ascii="Open Sans" w:hAnsi="Open Sans" w:cs="Open Sans"/>
          <w:b/>
          <w:sz w:val="40"/>
        </w:rPr>
        <w:t>PARTICULIERES</w:t>
      </w:r>
    </w:p>
    <w:p w14:paraId="578E5A61" w14:textId="77777777" w:rsidR="00227BDB" w:rsidRPr="00A91FBB" w:rsidRDefault="00227BDB">
      <w:pPr>
        <w:pBdr>
          <w:top w:val="single" w:sz="4" w:space="16" w:color="auto"/>
          <w:left w:val="single" w:sz="4" w:space="4" w:color="auto"/>
          <w:bottom w:val="single" w:sz="4" w:space="15" w:color="auto"/>
          <w:right w:val="single" w:sz="4" w:space="4" w:color="auto"/>
        </w:pBdr>
        <w:shd w:val="pct12" w:color="auto" w:fill="FFFFFF"/>
        <w:ind w:left="3402"/>
        <w:jc w:val="center"/>
        <w:rPr>
          <w:rFonts w:ascii="Open Sans" w:hAnsi="Open Sans" w:cs="Open Sans"/>
          <w:b/>
          <w:sz w:val="32"/>
        </w:rPr>
      </w:pPr>
    </w:p>
    <w:p w14:paraId="0B2E2DA8" w14:textId="01E9990A" w:rsidR="00227BDB" w:rsidRPr="00A91FBB" w:rsidRDefault="001210B3">
      <w:pPr>
        <w:pBdr>
          <w:top w:val="single" w:sz="4" w:space="16" w:color="auto"/>
          <w:left w:val="single" w:sz="4" w:space="4" w:color="auto"/>
          <w:bottom w:val="single" w:sz="4" w:space="15" w:color="auto"/>
          <w:right w:val="single" w:sz="4" w:space="4" w:color="auto"/>
        </w:pBdr>
        <w:shd w:val="pct12" w:color="auto" w:fill="FFFFFF"/>
        <w:ind w:left="3402"/>
        <w:jc w:val="center"/>
        <w:rPr>
          <w:rFonts w:ascii="Open Sans" w:hAnsi="Open Sans" w:cs="Open Sans"/>
          <w:b/>
          <w:sz w:val="32"/>
        </w:rPr>
      </w:pPr>
      <w:proofErr w:type="gramStart"/>
      <w:r w:rsidRPr="00A91FBB">
        <w:rPr>
          <w:rFonts w:ascii="Open Sans" w:hAnsi="Open Sans" w:cs="Open Sans"/>
          <w:b/>
          <w:sz w:val="32"/>
        </w:rPr>
        <w:t>n</w:t>
      </w:r>
      <w:proofErr w:type="gramEnd"/>
      <w:r w:rsidRPr="00A91FBB">
        <w:rPr>
          <w:rFonts w:ascii="Open Sans" w:hAnsi="Open Sans" w:cs="Open Sans"/>
          <w:b/>
          <w:sz w:val="32"/>
        </w:rPr>
        <w:t>° 2</w:t>
      </w:r>
      <w:r w:rsidR="00382F0F">
        <w:rPr>
          <w:rFonts w:ascii="Open Sans" w:hAnsi="Open Sans" w:cs="Open Sans"/>
          <w:b/>
          <w:sz w:val="32"/>
        </w:rPr>
        <w:t>6</w:t>
      </w:r>
      <w:r w:rsidRPr="00A91FBB">
        <w:rPr>
          <w:rFonts w:ascii="Open Sans" w:hAnsi="Open Sans" w:cs="Open Sans"/>
          <w:b/>
          <w:sz w:val="32"/>
        </w:rPr>
        <w:t xml:space="preserve"> / 0</w:t>
      </w:r>
      <w:r w:rsidR="00382F0F">
        <w:rPr>
          <w:rFonts w:ascii="Open Sans" w:hAnsi="Open Sans" w:cs="Open Sans"/>
          <w:b/>
          <w:sz w:val="32"/>
        </w:rPr>
        <w:t>53</w:t>
      </w:r>
      <w:r w:rsidR="00227BDB" w:rsidRPr="00A91FBB">
        <w:rPr>
          <w:rFonts w:ascii="Open Sans" w:hAnsi="Open Sans" w:cs="Open Sans"/>
          <w:b/>
          <w:sz w:val="32"/>
        </w:rPr>
        <w:t xml:space="preserve"> </w:t>
      </w:r>
    </w:p>
    <w:p w14:paraId="059A4786" w14:textId="77777777" w:rsidR="00434972" w:rsidRPr="00A91FBB" w:rsidRDefault="00434972" w:rsidP="00434972">
      <w:pPr>
        <w:pBdr>
          <w:top w:val="single" w:sz="4" w:space="16" w:color="auto"/>
          <w:left w:val="single" w:sz="4" w:space="4" w:color="auto"/>
          <w:bottom w:val="single" w:sz="4" w:space="15" w:color="auto"/>
          <w:right w:val="single" w:sz="4" w:space="4" w:color="auto"/>
        </w:pBdr>
        <w:shd w:val="pct12" w:color="auto" w:fill="FFFFFF"/>
        <w:ind w:left="3402"/>
        <w:rPr>
          <w:rFonts w:ascii="Open Sans" w:hAnsi="Open Sans" w:cs="Open Sans"/>
          <w:b/>
          <w:sz w:val="32"/>
        </w:rPr>
      </w:pPr>
    </w:p>
    <w:p w14:paraId="0AB689B8" w14:textId="77777777" w:rsidR="00227BDB" w:rsidRPr="00A91FBB" w:rsidRDefault="00227BDB">
      <w:pPr>
        <w:pStyle w:val="Retraitcorpsdetexte"/>
        <w:jc w:val="left"/>
        <w:rPr>
          <w:rFonts w:ascii="Open Sans" w:hAnsi="Open Sans" w:cs="Open Sans"/>
        </w:rPr>
      </w:pPr>
    </w:p>
    <w:p w14:paraId="5602810E" w14:textId="77777777" w:rsidR="00227BDB" w:rsidRPr="00A91FBB" w:rsidRDefault="00227BDB">
      <w:pPr>
        <w:rPr>
          <w:rFonts w:ascii="Open Sans" w:hAnsi="Open Sans" w:cs="Open Sans"/>
        </w:rPr>
      </w:pPr>
    </w:p>
    <w:p w14:paraId="391DE1D5" w14:textId="77777777" w:rsidR="00227BDB" w:rsidRPr="00A91FBB" w:rsidRDefault="00227BDB">
      <w:pPr>
        <w:rPr>
          <w:rFonts w:ascii="Open Sans" w:hAnsi="Open Sans" w:cs="Open Sans"/>
        </w:rPr>
      </w:pPr>
    </w:p>
    <w:p w14:paraId="4A6D89DC" w14:textId="77777777" w:rsidR="00227BDB" w:rsidRPr="00A91FBB" w:rsidRDefault="00227BDB">
      <w:pPr>
        <w:rPr>
          <w:rFonts w:ascii="Open Sans" w:hAnsi="Open Sans" w:cs="Open Sans"/>
        </w:rPr>
      </w:pPr>
    </w:p>
    <w:p w14:paraId="674EA2D3" w14:textId="77777777" w:rsidR="00227BDB" w:rsidRPr="00A91FBB" w:rsidRDefault="00227BDB">
      <w:pPr>
        <w:rPr>
          <w:rFonts w:ascii="Open Sans" w:hAnsi="Open Sans" w:cs="Open Sans"/>
        </w:rPr>
      </w:pPr>
    </w:p>
    <w:p w14:paraId="3C5A0A28" w14:textId="79A0BA18" w:rsidR="00227BDB" w:rsidRPr="00A91FBB" w:rsidRDefault="00804E44">
      <w:pPr>
        <w:rPr>
          <w:rFonts w:ascii="Open Sans" w:hAnsi="Open Sans" w:cs="Open Sans"/>
          <w:sz w:val="18"/>
          <w:szCs w:val="18"/>
        </w:rPr>
      </w:pPr>
      <w:r w:rsidRPr="00A91FBB">
        <w:rPr>
          <w:rFonts w:ascii="Open Sans" w:hAnsi="Open Sans" w:cs="Open Sans"/>
          <w:sz w:val="18"/>
          <w:szCs w:val="18"/>
        </w:rPr>
        <w:t>Procédure :</w:t>
      </w:r>
      <w:r w:rsidR="0043418C" w:rsidRPr="00A91FBB">
        <w:rPr>
          <w:rFonts w:ascii="Open Sans" w:hAnsi="Open Sans" w:cs="Open Sans"/>
          <w:sz w:val="18"/>
          <w:szCs w:val="18"/>
        </w:rPr>
        <w:t xml:space="preserve"> procédure adaptée </w:t>
      </w:r>
    </w:p>
    <w:p w14:paraId="65447905" w14:textId="77777777" w:rsidR="00227BDB" w:rsidRPr="00A91FBB" w:rsidRDefault="00227BDB">
      <w:pPr>
        <w:rPr>
          <w:rFonts w:ascii="Open Sans" w:hAnsi="Open Sans" w:cs="Open Sans"/>
          <w:sz w:val="18"/>
          <w:szCs w:val="18"/>
        </w:rPr>
      </w:pPr>
    </w:p>
    <w:p w14:paraId="09C92404" w14:textId="276B4803" w:rsidR="0079143A" w:rsidRPr="00A91FBB" w:rsidRDefault="00227BDB" w:rsidP="00036818">
      <w:pPr>
        <w:rPr>
          <w:rFonts w:ascii="Open Sans" w:hAnsi="Open Sans" w:cs="Open Sans"/>
          <w:sz w:val="18"/>
          <w:szCs w:val="18"/>
        </w:rPr>
      </w:pPr>
      <w:r w:rsidRPr="00A91FBB">
        <w:rPr>
          <w:rFonts w:ascii="Open Sans" w:hAnsi="Open Sans" w:cs="Open Sans"/>
          <w:sz w:val="18"/>
          <w:szCs w:val="18"/>
        </w:rPr>
        <w:t>Objet :</w:t>
      </w:r>
      <w:r w:rsidR="0043418C" w:rsidRPr="00A91FBB">
        <w:rPr>
          <w:rFonts w:ascii="Open Sans" w:hAnsi="Open Sans" w:cs="Open Sans"/>
          <w:sz w:val="18"/>
          <w:szCs w:val="18"/>
        </w:rPr>
        <w:t xml:space="preserve"> </w:t>
      </w:r>
      <w:r w:rsidR="008E79C8" w:rsidRPr="008E79C8">
        <w:rPr>
          <w:rFonts w:ascii="Open Sans" w:hAnsi="Open Sans" w:cs="Open Sans"/>
          <w:sz w:val="18"/>
          <w:szCs w:val="18"/>
        </w:rPr>
        <w:t>mise à disposition de salles de formation de moins de 500 personnes pour le personnel de l'AP-HP</w:t>
      </w:r>
    </w:p>
    <w:p w14:paraId="47735E75" w14:textId="77777777" w:rsidR="0043418C" w:rsidRPr="00A91FBB" w:rsidRDefault="0043418C" w:rsidP="00036818">
      <w:pPr>
        <w:rPr>
          <w:rFonts w:ascii="Open Sans" w:hAnsi="Open Sans" w:cs="Open Sans"/>
          <w:color w:val="000000" w:themeColor="text1"/>
          <w:sz w:val="18"/>
          <w:szCs w:val="18"/>
        </w:rPr>
      </w:pPr>
    </w:p>
    <w:p w14:paraId="46894A9D" w14:textId="6C11661A" w:rsidR="00036818" w:rsidRPr="00A91FBB" w:rsidRDefault="00DC089B" w:rsidP="00036818">
      <w:pPr>
        <w:rPr>
          <w:rFonts w:ascii="Open Sans" w:hAnsi="Open Sans" w:cs="Open Sans"/>
          <w:color w:val="000000" w:themeColor="text1"/>
          <w:sz w:val="18"/>
          <w:szCs w:val="18"/>
        </w:rPr>
      </w:pPr>
      <w:r w:rsidRPr="00A91FBB">
        <w:rPr>
          <w:rFonts w:ascii="Open Sans" w:hAnsi="Open Sans" w:cs="Open Sans"/>
          <w:sz w:val="18"/>
          <w:szCs w:val="18"/>
        </w:rPr>
        <w:t>Pour une</w:t>
      </w:r>
      <w:r w:rsidR="00036818" w:rsidRPr="00A91FBB">
        <w:rPr>
          <w:rFonts w:ascii="Open Sans" w:hAnsi="Open Sans" w:cs="Open Sans"/>
          <w:sz w:val="18"/>
          <w:szCs w:val="18"/>
        </w:rPr>
        <w:t xml:space="preserve"> période </w:t>
      </w:r>
      <w:r w:rsidR="000302AC" w:rsidRPr="00A91FBB">
        <w:rPr>
          <w:rFonts w:ascii="Open Sans" w:hAnsi="Open Sans" w:cs="Open Sans"/>
          <w:sz w:val="18"/>
          <w:szCs w:val="18"/>
        </w:rPr>
        <w:t>de 2</w:t>
      </w:r>
      <w:r w:rsidR="0015535D" w:rsidRPr="00A91FBB">
        <w:rPr>
          <w:rFonts w:ascii="Open Sans" w:hAnsi="Open Sans" w:cs="Open Sans"/>
          <w:sz w:val="18"/>
          <w:szCs w:val="18"/>
        </w:rPr>
        <w:t>4 mois</w:t>
      </w:r>
      <w:r w:rsidR="000302AC" w:rsidRPr="00A91FBB">
        <w:rPr>
          <w:rFonts w:ascii="Open Sans" w:hAnsi="Open Sans" w:cs="Open Sans"/>
          <w:sz w:val="18"/>
          <w:szCs w:val="18"/>
        </w:rPr>
        <w:t xml:space="preserve"> à compt</w:t>
      </w:r>
      <w:r w:rsidR="00F139D7" w:rsidRPr="00A91FBB">
        <w:rPr>
          <w:rFonts w:ascii="Open Sans" w:hAnsi="Open Sans" w:cs="Open Sans"/>
          <w:sz w:val="18"/>
          <w:szCs w:val="18"/>
        </w:rPr>
        <w:t>er de la notification</w:t>
      </w:r>
      <w:r w:rsidR="00382F0F">
        <w:rPr>
          <w:rFonts w:ascii="Open Sans" w:hAnsi="Open Sans" w:cs="Open Sans"/>
          <w:sz w:val="18"/>
          <w:szCs w:val="18"/>
        </w:rPr>
        <w:t>,</w:t>
      </w:r>
      <w:r w:rsidR="0043418C" w:rsidRPr="00A91FBB">
        <w:rPr>
          <w:rFonts w:ascii="Open Sans" w:hAnsi="Open Sans" w:cs="Open Sans"/>
          <w:sz w:val="18"/>
          <w:szCs w:val="18"/>
        </w:rPr>
        <w:t xml:space="preserve"> </w:t>
      </w:r>
      <w:r w:rsidR="00036818" w:rsidRPr="00A91FBB">
        <w:rPr>
          <w:rFonts w:ascii="Open Sans" w:hAnsi="Open Sans" w:cs="Open Sans"/>
          <w:sz w:val="18"/>
          <w:szCs w:val="18"/>
        </w:rPr>
        <w:t xml:space="preserve">éventuellement résiliable </w:t>
      </w:r>
      <w:r w:rsidR="00036818" w:rsidRPr="00A91FBB">
        <w:rPr>
          <w:rFonts w:ascii="Open Sans" w:hAnsi="Open Sans" w:cs="Open Sans"/>
          <w:color w:val="auto"/>
          <w:sz w:val="18"/>
          <w:szCs w:val="18"/>
        </w:rPr>
        <w:t xml:space="preserve">sans indemnités à la seule initiative de l’Assistance Publique – Hôpitaux de Paris, </w:t>
      </w:r>
      <w:r w:rsidR="00E13CCE" w:rsidRPr="00A91FBB">
        <w:rPr>
          <w:rFonts w:ascii="Open Sans" w:hAnsi="Open Sans" w:cs="Open Sans"/>
          <w:color w:val="auto"/>
          <w:sz w:val="18"/>
          <w:szCs w:val="18"/>
        </w:rPr>
        <w:t>six mois avant son terme.</w:t>
      </w:r>
    </w:p>
    <w:p w14:paraId="1C004EA4" w14:textId="77777777" w:rsidR="00227BDB" w:rsidRPr="00A91FBB" w:rsidRDefault="00227BDB">
      <w:pPr>
        <w:rPr>
          <w:rFonts w:ascii="Open Sans" w:hAnsi="Open Sans" w:cs="Open Sans"/>
          <w:color w:val="auto"/>
          <w:sz w:val="18"/>
          <w:szCs w:val="18"/>
        </w:rPr>
      </w:pPr>
    </w:p>
    <w:p w14:paraId="52D5A8BE" w14:textId="3D8FEE0C" w:rsidR="00227BDB" w:rsidRPr="00A91FBB" w:rsidRDefault="00DE6BB8">
      <w:pPr>
        <w:rPr>
          <w:rFonts w:ascii="Open Sans" w:hAnsi="Open Sans" w:cs="Open Sans"/>
          <w:color w:val="auto"/>
          <w:sz w:val="18"/>
          <w:szCs w:val="18"/>
        </w:rPr>
      </w:pPr>
      <w:r>
        <w:rPr>
          <w:rFonts w:ascii="Open Sans" w:hAnsi="Open Sans" w:cs="Open Sans"/>
          <w:color w:val="auto"/>
          <w:sz w:val="18"/>
          <w:szCs w:val="18"/>
        </w:rPr>
        <w:t xml:space="preserve">Ce document comprend </w:t>
      </w:r>
      <w:r w:rsidR="00485AF5">
        <w:rPr>
          <w:rFonts w:ascii="Open Sans" w:hAnsi="Open Sans" w:cs="Open Sans"/>
          <w:color w:val="auto"/>
          <w:sz w:val="18"/>
          <w:szCs w:val="18"/>
        </w:rPr>
        <w:t>10</w:t>
      </w:r>
      <w:r>
        <w:rPr>
          <w:rFonts w:ascii="Open Sans" w:hAnsi="Open Sans" w:cs="Open Sans"/>
          <w:color w:val="auto"/>
          <w:sz w:val="18"/>
          <w:szCs w:val="18"/>
        </w:rPr>
        <w:t xml:space="preserve"> </w:t>
      </w:r>
      <w:r w:rsidR="00227BDB" w:rsidRPr="00A91FBB">
        <w:rPr>
          <w:rFonts w:ascii="Open Sans" w:hAnsi="Open Sans" w:cs="Open Sans"/>
          <w:color w:val="auto"/>
          <w:sz w:val="18"/>
          <w:szCs w:val="18"/>
        </w:rPr>
        <w:t>pages et est associé au Cahier des Clauses Administratives Particulières</w:t>
      </w:r>
    </w:p>
    <w:p w14:paraId="69B75F95" w14:textId="77777777" w:rsidR="00227BDB" w:rsidRPr="00A91FBB" w:rsidRDefault="00227BDB">
      <w:pPr>
        <w:rPr>
          <w:rFonts w:ascii="Open Sans" w:hAnsi="Open Sans" w:cs="Open Sans"/>
        </w:rPr>
      </w:pPr>
    </w:p>
    <w:p w14:paraId="3ADAB9CF" w14:textId="77777777" w:rsidR="00227BDB" w:rsidRPr="00A91FBB" w:rsidRDefault="00227BDB" w:rsidP="005317AE">
      <w:pPr>
        <w:pStyle w:val="Style1"/>
      </w:pPr>
      <w:r w:rsidRPr="00A91FBB">
        <w:br w:type="page"/>
      </w:r>
    </w:p>
    <w:p w14:paraId="74171C81" w14:textId="77777777" w:rsidR="00227BDB" w:rsidRPr="00A91FBB" w:rsidRDefault="00227BDB" w:rsidP="005317AE">
      <w:pPr>
        <w:pStyle w:val="Style1"/>
      </w:pPr>
    </w:p>
    <w:p w14:paraId="35AD66B1" w14:textId="10D940C1" w:rsidR="00227BDB" w:rsidRPr="00A91FBB" w:rsidRDefault="00227BDB" w:rsidP="005317AE">
      <w:pPr>
        <w:pStyle w:val="Style1"/>
        <w:rPr>
          <w:rFonts w:eastAsia="Times New Roman"/>
        </w:rPr>
      </w:pPr>
    </w:p>
    <w:p w14:paraId="58496872" w14:textId="77777777" w:rsidR="00227BDB" w:rsidRPr="00A91FBB" w:rsidRDefault="00227BDB">
      <w:pPr>
        <w:rPr>
          <w:rFonts w:ascii="Open Sans" w:hAnsi="Open Sans" w:cs="Open Sans"/>
        </w:rPr>
      </w:pPr>
    </w:p>
    <w:p w14:paraId="1338B695" w14:textId="2B7E1C01" w:rsidR="00227BDB" w:rsidRPr="00A91FBB" w:rsidRDefault="00533D5D" w:rsidP="00533D5D">
      <w:pPr>
        <w:jc w:val="center"/>
        <w:rPr>
          <w:rFonts w:ascii="Open Sans" w:hAnsi="Open Sans" w:cs="Open Sans"/>
          <w:sz w:val="40"/>
          <w:szCs w:val="40"/>
        </w:rPr>
      </w:pPr>
      <w:r w:rsidRPr="00A91FBB">
        <w:rPr>
          <w:rFonts w:ascii="Open Sans" w:hAnsi="Open Sans" w:cs="Open Sans"/>
          <w:sz w:val="40"/>
          <w:szCs w:val="40"/>
        </w:rPr>
        <w:t>SOMMAIRE</w:t>
      </w:r>
    </w:p>
    <w:p w14:paraId="01C12B74" w14:textId="77777777" w:rsidR="00227BDB" w:rsidRPr="00A91FBB" w:rsidRDefault="00227BDB">
      <w:pPr>
        <w:rPr>
          <w:rFonts w:ascii="Open Sans" w:hAnsi="Open Sans" w:cs="Open Sans"/>
        </w:rPr>
      </w:pPr>
    </w:p>
    <w:p w14:paraId="6AACB2E4" w14:textId="77777777" w:rsidR="00227BDB" w:rsidRPr="00A91FBB" w:rsidRDefault="00227BDB">
      <w:pPr>
        <w:rPr>
          <w:rFonts w:ascii="Open Sans" w:hAnsi="Open Sans" w:cs="Open Sans"/>
        </w:rPr>
      </w:pPr>
    </w:p>
    <w:p w14:paraId="7E57C60B" w14:textId="77777777" w:rsidR="00227BDB" w:rsidRPr="00A91FBB" w:rsidRDefault="00227BDB">
      <w:pPr>
        <w:rPr>
          <w:rFonts w:ascii="Open Sans" w:hAnsi="Open Sans" w:cs="Open Sans"/>
        </w:rPr>
      </w:pPr>
    </w:p>
    <w:p w14:paraId="08559673" w14:textId="77777777" w:rsidR="00227BDB" w:rsidRPr="00A91FBB" w:rsidRDefault="00227BDB">
      <w:pPr>
        <w:rPr>
          <w:rFonts w:ascii="Open Sans" w:hAnsi="Open Sans" w:cs="Open Sans"/>
        </w:rPr>
      </w:pPr>
    </w:p>
    <w:p w14:paraId="494B8626" w14:textId="625F8DDF" w:rsidR="00900210" w:rsidRDefault="00227BDB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 w:rsidRPr="00A91FBB">
        <w:rPr>
          <w:rFonts w:ascii="Open Sans" w:hAnsi="Open Sans" w:cs="Open Sans"/>
          <w:sz w:val="22"/>
          <w:szCs w:val="22"/>
        </w:rPr>
        <w:fldChar w:fldCharType="begin"/>
      </w:r>
      <w:r w:rsidRPr="00A91FBB">
        <w:rPr>
          <w:rFonts w:ascii="Open Sans" w:hAnsi="Open Sans" w:cs="Open Sans"/>
          <w:sz w:val="22"/>
          <w:szCs w:val="22"/>
        </w:rPr>
        <w:instrText xml:space="preserve"> TOC \o "1-3" </w:instrText>
      </w:r>
      <w:r w:rsidRPr="00A91FBB">
        <w:rPr>
          <w:rFonts w:ascii="Open Sans" w:hAnsi="Open Sans" w:cs="Open Sans"/>
          <w:sz w:val="22"/>
          <w:szCs w:val="22"/>
        </w:rPr>
        <w:fldChar w:fldCharType="separate"/>
      </w:r>
      <w:r w:rsidR="00900210">
        <w:rPr>
          <w:noProof/>
        </w:rPr>
        <w:t>ARTICLE 1 : OBJET</w:t>
      </w:r>
      <w:r w:rsidR="00900210">
        <w:rPr>
          <w:noProof/>
        </w:rPr>
        <w:tab/>
      </w:r>
      <w:r w:rsidR="00900210">
        <w:rPr>
          <w:noProof/>
        </w:rPr>
        <w:fldChar w:fldCharType="begin"/>
      </w:r>
      <w:r w:rsidR="00900210">
        <w:rPr>
          <w:noProof/>
        </w:rPr>
        <w:instrText xml:space="preserve"> PAGEREF _Toc216341530 \h </w:instrText>
      </w:r>
      <w:r w:rsidR="00900210">
        <w:rPr>
          <w:noProof/>
        </w:rPr>
      </w:r>
      <w:r w:rsidR="00900210">
        <w:rPr>
          <w:noProof/>
        </w:rPr>
        <w:fldChar w:fldCharType="separate"/>
      </w:r>
      <w:r w:rsidR="00900210">
        <w:rPr>
          <w:noProof/>
        </w:rPr>
        <w:t>3</w:t>
      </w:r>
      <w:r w:rsidR="00900210">
        <w:rPr>
          <w:noProof/>
        </w:rPr>
        <w:fldChar w:fldCharType="end"/>
      </w:r>
    </w:p>
    <w:p w14:paraId="71664B79" w14:textId="1F68596A" w:rsidR="00900210" w:rsidRDefault="00900210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ARTICLE 2: CONTEXTE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_Toc216341531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C6A61D5" w14:textId="7E34D77E" w:rsidR="00900210" w:rsidRDefault="00900210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ARTICLE 3: DECOMPOSITION EN LOT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_Toc216341532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8381268" w14:textId="5A482D00" w:rsidR="00900210" w:rsidRDefault="00900210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ARTICLE 4: QUALIFICATIONS ET VOLUMETRIE ANNUELLE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_Toc216341533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A26D428" w14:textId="5A08E380" w:rsidR="00900210" w:rsidRDefault="00900210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ARTICLE 5: SPECIFICATIONS TECHNIQUES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_Toc216341534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EA5DB18" w14:textId="4AA95236" w:rsidR="00900210" w:rsidRDefault="00900210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Annexe n°1 : Cadre de réponse technique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_Toc216341535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093612A" w14:textId="3BD31C62" w:rsidR="00227BDB" w:rsidRPr="00A91FBB" w:rsidRDefault="00227BDB">
      <w:pPr>
        <w:rPr>
          <w:rFonts w:ascii="Open Sans" w:hAnsi="Open Sans" w:cs="Open Sans"/>
        </w:rPr>
      </w:pPr>
      <w:r w:rsidRPr="00A91FBB">
        <w:rPr>
          <w:rFonts w:ascii="Open Sans" w:hAnsi="Open Sans" w:cs="Open Sans"/>
          <w:sz w:val="22"/>
          <w:szCs w:val="22"/>
        </w:rPr>
        <w:fldChar w:fldCharType="end"/>
      </w:r>
    </w:p>
    <w:p w14:paraId="11038325" w14:textId="0F702D0A" w:rsidR="000200DD" w:rsidRPr="00A91FBB" w:rsidRDefault="00227BDB" w:rsidP="00382F0F">
      <w:pPr>
        <w:pStyle w:val="Titre2"/>
      </w:pPr>
      <w:r w:rsidRPr="00A91FBB">
        <w:br w:type="page"/>
      </w:r>
      <w:bookmarkStart w:id="0" w:name="_Toc128193584"/>
      <w:bookmarkStart w:id="1" w:name="_Toc130915639"/>
    </w:p>
    <w:p w14:paraId="732E8430" w14:textId="48D43DF3" w:rsidR="00227BDB" w:rsidRPr="00382F0F" w:rsidRDefault="000200DD" w:rsidP="00382F0F">
      <w:pPr>
        <w:pStyle w:val="Titre2"/>
        <w:numPr>
          <w:ilvl w:val="0"/>
          <w:numId w:val="0"/>
        </w:numPr>
      </w:pPr>
      <w:bookmarkStart w:id="2" w:name="_Toc216341530"/>
      <w:r w:rsidRPr="00382F0F">
        <w:lastRenderedPageBreak/>
        <w:t xml:space="preserve">ARTICLE 1 : </w:t>
      </w:r>
      <w:r w:rsidR="00227BDB" w:rsidRPr="00382F0F">
        <w:t>OBJET</w:t>
      </w:r>
      <w:bookmarkEnd w:id="0"/>
      <w:bookmarkEnd w:id="1"/>
      <w:bookmarkEnd w:id="2"/>
    </w:p>
    <w:p w14:paraId="5A922471" w14:textId="77777777" w:rsidR="00227BDB" w:rsidRPr="00A91FBB" w:rsidRDefault="00227BDB" w:rsidP="00382F0F">
      <w:pPr>
        <w:pStyle w:val="Normal2"/>
      </w:pPr>
    </w:p>
    <w:p w14:paraId="338CD865" w14:textId="5140CCA6" w:rsidR="00227BDB" w:rsidRPr="00A91FBB" w:rsidRDefault="005909B5">
      <w:pPr>
        <w:rPr>
          <w:rFonts w:ascii="Open Sans" w:hAnsi="Open Sans" w:cs="Open Sans"/>
          <w:sz w:val="18"/>
          <w:szCs w:val="18"/>
        </w:rPr>
      </w:pPr>
      <w:bookmarkStart w:id="3" w:name="_Hlk215747992"/>
      <w:r w:rsidRPr="00A91FBB">
        <w:rPr>
          <w:rFonts w:ascii="Open Sans" w:hAnsi="Open Sans" w:cs="Open Sans"/>
          <w:color w:val="000000" w:themeColor="text1"/>
          <w:sz w:val="18"/>
          <w:szCs w:val="18"/>
        </w:rPr>
        <w:t>Le marché</w:t>
      </w:r>
      <w:r w:rsidR="00227BDB"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Pr="00A91FBB">
        <w:rPr>
          <w:rFonts w:ascii="Open Sans" w:hAnsi="Open Sans" w:cs="Open Sans"/>
          <w:sz w:val="18"/>
          <w:szCs w:val="18"/>
        </w:rPr>
        <w:t>a pour</w:t>
      </w:r>
      <w:r w:rsidR="0015535D" w:rsidRPr="00A91FBB">
        <w:rPr>
          <w:rFonts w:ascii="Open Sans" w:hAnsi="Open Sans" w:cs="Open Sans"/>
          <w:sz w:val="18"/>
          <w:szCs w:val="18"/>
        </w:rPr>
        <w:t xml:space="preserve"> objet la </w:t>
      </w:r>
      <w:r w:rsidR="008E79C8" w:rsidRPr="008E79C8">
        <w:rPr>
          <w:rFonts w:ascii="Open Sans" w:hAnsi="Open Sans" w:cs="Open Sans"/>
          <w:sz w:val="18"/>
          <w:szCs w:val="18"/>
        </w:rPr>
        <w:t xml:space="preserve">mise à disposition de salles de formation de moins de 500 personnes </w:t>
      </w:r>
      <w:r w:rsidRPr="00A91FBB">
        <w:rPr>
          <w:rFonts w:ascii="Open Sans" w:hAnsi="Open Sans" w:cs="Open Sans"/>
          <w:sz w:val="18"/>
          <w:szCs w:val="18"/>
        </w:rPr>
        <w:t xml:space="preserve">pour les besoins en formation des professionnels de santé </w:t>
      </w:r>
      <w:r w:rsidR="006D10BA">
        <w:rPr>
          <w:rFonts w:ascii="Open Sans" w:hAnsi="Open Sans" w:cs="Open Sans"/>
          <w:sz w:val="18"/>
          <w:szCs w:val="18"/>
        </w:rPr>
        <w:t>et étudiants paramédicaux</w:t>
      </w:r>
      <w:r w:rsidR="001E2012">
        <w:rPr>
          <w:rFonts w:ascii="Open Sans" w:hAnsi="Open Sans" w:cs="Open Sans"/>
          <w:sz w:val="18"/>
          <w:szCs w:val="18"/>
        </w:rPr>
        <w:t xml:space="preserve"> </w:t>
      </w:r>
      <w:r w:rsidRPr="00A91FBB">
        <w:rPr>
          <w:rFonts w:ascii="Open Sans" w:hAnsi="Open Sans" w:cs="Open Sans"/>
          <w:sz w:val="18"/>
          <w:szCs w:val="18"/>
        </w:rPr>
        <w:t>amenés à suivre des p</w:t>
      </w:r>
      <w:r w:rsidR="005D09ED" w:rsidRPr="00A91FBB">
        <w:rPr>
          <w:rFonts w:ascii="Open Sans" w:hAnsi="Open Sans" w:cs="Open Sans"/>
          <w:sz w:val="18"/>
          <w:szCs w:val="18"/>
        </w:rPr>
        <w:t>rogrammes</w:t>
      </w:r>
      <w:r w:rsidRPr="00A91FBB">
        <w:rPr>
          <w:rFonts w:ascii="Open Sans" w:hAnsi="Open Sans" w:cs="Open Sans"/>
          <w:sz w:val="18"/>
          <w:szCs w:val="18"/>
        </w:rPr>
        <w:t>, séminaires, cursus ou ateliers, séances de coaching organisés</w:t>
      </w:r>
      <w:r w:rsidR="00227BDB" w:rsidRPr="00A91FBB">
        <w:rPr>
          <w:rFonts w:ascii="Open Sans" w:hAnsi="Open Sans" w:cs="Open Sans"/>
          <w:sz w:val="18"/>
          <w:szCs w:val="18"/>
        </w:rPr>
        <w:t xml:space="preserve"> </w:t>
      </w:r>
      <w:r w:rsidR="0043418C" w:rsidRPr="00A91FBB">
        <w:rPr>
          <w:rFonts w:ascii="Open Sans" w:hAnsi="Open Sans" w:cs="Open Sans"/>
          <w:sz w:val="18"/>
          <w:szCs w:val="18"/>
        </w:rPr>
        <w:t>pour l’Assistance</w:t>
      </w:r>
      <w:r w:rsidR="00227BDB" w:rsidRPr="00A91FBB">
        <w:rPr>
          <w:rFonts w:ascii="Open Sans" w:hAnsi="Open Sans" w:cs="Open Sans"/>
          <w:sz w:val="18"/>
          <w:szCs w:val="18"/>
        </w:rPr>
        <w:t xml:space="preserve"> Publique - Hôpitaux de Paris</w:t>
      </w:r>
      <w:bookmarkEnd w:id="3"/>
      <w:r w:rsidR="00227BDB" w:rsidRPr="00A91FBB">
        <w:rPr>
          <w:rFonts w:ascii="Open Sans" w:hAnsi="Open Sans" w:cs="Open Sans"/>
          <w:sz w:val="18"/>
          <w:szCs w:val="18"/>
        </w:rPr>
        <w:t>.</w:t>
      </w:r>
    </w:p>
    <w:p w14:paraId="7BF638CC" w14:textId="77777777" w:rsidR="00090E6F" w:rsidRPr="00A91FBB" w:rsidRDefault="00090E6F">
      <w:pPr>
        <w:rPr>
          <w:rFonts w:ascii="Open Sans" w:hAnsi="Open Sans" w:cs="Open Sans"/>
          <w:sz w:val="18"/>
          <w:szCs w:val="18"/>
        </w:rPr>
      </w:pPr>
    </w:p>
    <w:p w14:paraId="747C9217" w14:textId="6500542E" w:rsidR="00E11B52" w:rsidRPr="00382F0F" w:rsidRDefault="00E11B52" w:rsidP="00382F0F">
      <w:pPr>
        <w:pStyle w:val="Titre2"/>
      </w:pPr>
      <w:bookmarkStart w:id="4" w:name="_Toc130915640"/>
      <w:r w:rsidRPr="00382F0F">
        <w:t> </w:t>
      </w:r>
      <w:bookmarkStart w:id="5" w:name="_Toc216341531"/>
      <w:r w:rsidRPr="00382F0F">
        <w:t>CONTEXTE</w:t>
      </w:r>
      <w:bookmarkEnd w:id="5"/>
    </w:p>
    <w:p w14:paraId="58AA60E5" w14:textId="746241D5" w:rsidR="00E11B52" w:rsidRPr="00A91FBB" w:rsidRDefault="00E11B52" w:rsidP="00E11B52">
      <w:pPr>
        <w:rPr>
          <w:rFonts w:ascii="Open Sans" w:hAnsi="Open Sans" w:cs="Open Sans"/>
        </w:rPr>
      </w:pPr>
    </w:p>
    <w:p w14:paraId="28BD3896" w14:textId="543CE26B" w:rsidR="00E11B52" w:rsidRPr="00A91FBB" w:rsidRDefault="00E11B52" w:rsidP="00E11B52">
      <w:pPr>
        <w:rPr>
          <w:rFonts w:ascii="Open Sans" w:hAnsi="Open Sans" w:cs="Open Sans"/>
          <w:color w:val="000000" w:themeColor="text1"/>
          <w:sz w:val="18"/>
          <w:szCs w:val="18"/>
        </w:rPr>
      </w:pPr>
      <w:r w:rsidRPr="00A91FBB">
        <w:rPr>
          <w:rFonts w:ascii="Open Sans" w:hAnsi="Open Sans" w:cs="Open Sans"/>
          <w:color w:val="000000" w:themeColor="text1"/>
          <w:sz w:val="18"/>
          <w:szCs w:val="18"/>
        </w:rPr>
        <w:t>La Direction des Ressources Humaines de l’Assistance publique - Hôpitaux de Paris a, entre autres</w:t>
      </w:r>
      <w:r w:rsidRPr="00A91FBB">
        <w:rPr>
          <w:rFonts w:ascii="Open Sans" w:hAnsi="Open Sans" w:cs="Open Sans"/>
        </w:rPr>
        <w:t xml:space="preserve">, </w:t>
      </w:r>
      <w:r w:rsidRPr="00A91FBB">
        <w:rPr>
          <w:rFonts w:ascii="Open Sans" w:hAnsi="Open Sans" w:cs="Open Sans"/>
          <w:color w:val="000000" w:themeColor="text1"/>
          <w:sz w:val="18"/>
          <w:szCs w:val="18"/>
        </w:rPr>
        <w:t>pour missions de développer les compétences des agents des différents sites et de coordonner la réalisation des formations.</w:t>
      </w:r>
    </w:p>
    <w:p w14:paraId="2B45E159" w14:textId="04C40A53" w:rsidR="00E11B52" w:rsidRPr="00A91FBB" w:rsidRDefault="00E11B52" w:rsidP="00E11B52">
      <w:pPr>
        <w:rPr>
          <w:rFonts w:ascii="Open Sans" w:hAnsi="Open Sans" w:cs="Open Sans"/>
          <w:color w:val="000000" w:themeColor="text1"/>
          <w:sz w:val="18"/>
          <w:szCs w:val="18"/>
        </w:rPr>
      </w:pPr>
      <w:r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L’AP-HP dispose </w:t>
      </w:r>
      <w:r w:rsidR="005F2D82">
        <w:rPr>
          <w:rFonts w:ascii="Open Sans" w:hAnsi="Open Sans" w:cs="Open Sans"/>
          <w:color w:val="000000" w:themeColor="text1"/>
          <w:sz w:val="18"/>
          <w:szCs w:val="18"/>
        </w:rPr>
        <w:t>au Campus</w:t>
      </w:r>
      <w:r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 Picpus de plusieurs salles dédiées à la formation et aux séminaires. Afin d’assurer la réalisation d’une partie des formations</w:t>
      </w:r>
      <w:r w:rsidR="005F2D82">
        <w:rPr>
          <w:rFonts w:ascii="Open Sans" w:hAnsi="Open Sans" w:cs="Open Sans"/>
          <w:color w:val="000000" w:themeColor="text1"/>
          <w:sz w:val="18"/>
          <w:szCs w:val="18"/>
        </w:rPr>
        <w:t>, en cas d’indisponibilité des salles de formation et/ou</w:t>
      </w:r>
      <w:r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5F2D82">
        <w:rPr>
          <w:rFonts w:ascii="Open Sans" w:hAnsi="Open Sans" w:cs="Open Sans"/>
          <w:color w:val="000000" w:themeColor="text1"/>
          <w:sz w:val="18"/>
          <w:szCs w:val="18"/>
        </w:rPr>
        <w:t>de séminaires</w:t>
      </w:r>
      <w:r w:rsidRPr="00A91FBB">
        <w:rPr>
          <w:rFonts w:ascii="Open Sans" w:hAnsi="Open Sans" w:cs="Open Sans"/>
          <w:color w:val="000000" w:themeColor="text1"/>
          <w:sz w:val="18"/>
          <w:szCs w:val="18"/>
        </w:rPr>
        <w:t>,</w:t>
      </w:r>
      <w:r w:rsidR="004B41FE">
        <w:rPr>
          <w:rFonts w:ascii="Open Sans" w:hAnsi="Open Sans" w:cs="Open Sans"/>
          <w:color w:val="000000" w:themeColor="text1"/>
          <w:sz w:val="18"/>
          <w:szCs w:val="18"/>
        </w:rPr>
        <w:t xml:space="preserve"> l</w:t>
      </w:r>
      <w:r w:rsidR="005F2D82">
        <w:rPr>
          <w:rFonts w:ascii="Open Sans" w:hAnsi="Open Sans" w:cs="Open Sans"/>
          <w:color w:val="000000" w:themeColor="text1"/>
          <w:sz w:val="18"/>
          <w:szCs w:val="18"/>
        </w:rPr>
        <w:t>e</w:t>
      </w:r>
      <w:r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5F2D82">
        <w:rPr>
          <w:rFonts w:ascii="Open Sans" w:hAnsi="Open Sans" w:cs="Open Sans"/>
          <w:color w:val="000000" w:themeColor="text1"/>
          <w:sz w:val="18"/>
          <w:szCs w:val="18"/>
        </w:rPr>
        <w:t xml:space="preserve">Centre de Formation et Développement des Compétences - </w:t>
      </w:r>
      <w:r w:rsidRPr="00A91FBB">
        <w:rPr>
          <w:rFonts w:ascii="Open Sans" w:hAnsi="Open Sans" w:cs="Open Sans"/>
          <w:color w:val="000000" w:themeColor="text1"/>
          <w:sz w:val="18"/>
          <w:szCs w:val="18"/>
        </w:rPr>
        <w:t>Direction des Ressources Humaines</w:t>
      </w:r>
      <w:r w:rsidR="005F2D82">
        <w:rPr>
          <w:rFonts w:ascii="Open Sans" w:hAnsi="Open Sans" w:cs="Open Sans"/>
          <w:color w:val="000000" w:themeColor="text1"/>
          <w:sz w:val="18"/>
          <w:szCs w:val="18"/>
        </w:rPr>
        <w:t xml:space="preserve"> (CFDC-DRH)</w:t>
      </w:r>
      <w:r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 souhaite louer des locaux</w:t>
      </w:r>
      <w:r w:rsidR="005F2D82">
        <w:rPr>
          <w:rFonts w:ascii="Open Sans" w:hAnsi="Open Sans" w:cs="Open Sans"/>
          <w:color w:val="000000" w:themeColor="text1"/>
          <w:sz w:val="18"/>
          <w:szCs w:val="18"/>
        </w:rPr>
        <w:t xml:space="preserve"> dans des structures</w:t>
      </w:r>
      <w:r w:rsidR="00AD7612">
        <w:rPr>
          <w:rFonts w:ascii="Open Sans" w:hAnsi="Open Sans" w:cs="Open Sans"/>
          <w:color w:val="000000" w:themeColor="text1"/>
          <w:sz w:val="18"/>
          <w:szCs w:val="18"/>
        </w:rPr>
        <w:t xml:space="preserve"> situées</w:t>
      </w:r>
      <w:r w:rsidR="005F2D82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816D7B">
        <w:rPr>
          <w:rFonts w:ascii="Open Sans" w:hAnsi="Open Sans" w:cs="Open Sans"/>
          <w:color w:val="000000" w:themeColor="text1"/>
          <w:sz w:val="18"/>
          <w:szCs w:val="18"/>
        </w:rPr>
        <w:t>dans</w:t>
      </w:r>
      <w:r w:rsidR="005F2D82">
        <w:rPr>
          <w:rFonts w:ascii="Open Sans" w:hAnsi="Open Sans" w:cs="Open Sans"/>
          <w:color w:val="000000" w:themeColor="text1"/>
          <w:sz w:val="18"/>
          <w:szCs w:val="18"/>
        </w:rPr>
        <w:t xml:space="preserve"> Paris intra-muros</w:t>
      </w:r>
      <w:r w:rsidRPr="00A91FBB">
        <w:rPr>
          <w:rFonts w:ascii="Open Sans" w:hAnsi="Open Sans" w:cs="Open Sans"/>
          <w:color w:val="000000" w:themeColor="text1"/>
          <w:sz w:val="18"/>
          <w:szCs w:val="18"/>
        </w:rPr>
        <w:t>.</w:t>
      </w:r>
    </w:p>
    <w:p w14:paraId="13A24661" w14:textId="1CA338EE" w:rsidR="00E11B52" w:rsidRPr="00A91FBB" w:rsidRDefault="00E11B52" w:rsidP="00382F0F">
      <w:pPr>
        <w:pStyle w:val="Titre2"/>
      </w:pPr>
      <w:r w:rsidRPr="00A91FBB">
        <w:t> </w:t>
      </w:r>
      <w:bookmarkStart w:id="6" w:name="_Toc216341532"/>
      <w:r w:rsidR="00227BDB" w:rsidRPr="00A91FBB">
        <w:t>DECOMPOSITION EN LOT</w:t>
      </w:r>
      <w:bookmarkEnd w:id="4"/>
      <w:bookmarkEnd w:id="6"/>
    </w:p>
    <w:p w14:paraId="7AE37FED" w14:textId="164A15F2" w:rsidR="00E11B52" w:rsidRPr="00A91FBB" w:rsidRDefault="00E11B52" w:rsidP="00E11B52">
      <w:pPr>
        <w:rPr>
          <w:rFonts w:ascii="Open Sans" w:hAnsi="Open Sans" w:cs="Open Sans"/>
        </w:rPr>
      </w:pPr>
    </w:p>
    <w:p w14:paraId="381D7E73" w14:textId="77777777" w:rsidR="00227BDB" w:rsidRPr="00A91FBB" w:rsidRDefault="00227BDB">
      <w:pPr>
        <w:rPr>
          <w:rFonts w:ascii="Open Sans" w:hAnsi="Open Sans" w:cs="Open Sans"/>
        </w:rPr>
      </w:pPr>
    </w:p>
    <w:p w14:paraId="5E88DFE3" w14:textId="47A27030" w:rsidR="00227BDB" w:rsidRPr="00382F0F" w:rsidRDefault="00227BDB" w:rsidP="00382F0F">
      <w:pPr>
        <w:pStyle w:val="Normal2"/>
      </w:pPr>
      <w:r w:rsidRPr="00382F0F">
        <w:t>Les prestations sont réunies en un lot unique.</w:t>
      </w:r>
    </w:p>
    <w:p w14:paraId="3DB6AE51" w14:textId="67DB3054" w:rsidR="0043418C" w:rsidRPr="00A91FBB" w:rsidRDefault="0043418C" w:rsidP="00382F0F">
      <w:pPr>
        <w:pStyle w:val="Normal2"/>
      </w:pPr>
    </w:p>
    <w:p w14:paraId="4401E6B3" w14:textId="6766C601" w:rsidR="00227BDB" w:rsidRPr="00A91FBB" w:rsidRDefault="0043418C" w:rsidP="00382F0F">
      <w:pPr>
        <w:pStyle w:val="Titre2"/>
      </w:pPr>
      <w:bookmarkStart w:id="7" w:name="_Toc216341533"/>
      <w:r w:rsidRPr="00A91FBB">
        <w:t>QUALIFICATIONS ET VOLUMETRIE ANNUELLE</w:t>
      </w:r>
      <w:bookmarkEnd w:id="7"/>
    </w:p>
    <w:p w14:paraId="6CC702E1" w14:textId="7CC6918D" w:rsidR="0043418C" w:rsidRPr="00A91FBB" w:rsidRDefault="0043418C" w:rsidP="0043418C">
      <w:pPr>
        <w:rPr>
          <w:rFonts w:ascii="Open Sans" w:hAnsi="Open Sans" w:cs="Open Sans"/>
        </w:rPr>
      </w:pPr>
    </w:p>
    <w:p w14:paraId="68CAC9DA" w14:textId="77777777" w:rsidR="0043418C" w:rsidRPr="00A91FBB" w:rsidRDefault="0043418C" w:rsidP="0043418C">
      <w:pPr>
        <w:rPr>
          <w:rFonts w:ascii="Open Sans" w:hAnsi="Open Sans" w:cs="Open Sans"/>
        </w:rPr>
      </w:pPr>
    </w:p>
    <w:tbl>
      <w:tblPr>
        <w:tblW w:w="8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2981"/>
      </w:tblGrid>
      <w:tr w:rsidR="0043418C" w:rsidRPr="00A91FBB" w14:paraId="2A7053DB" w14:textId="77777777" w:rsidTr="00DC089B">
        <w:tc>
          <w:tcPr>
            <w:tcW w:w="5382" w:type="dxa"/>
          </w:tcPr>
          <w:p w14:paraId="658033F1" w14:textId="1204D237" w:rsidR="0043418C" w:rsidRPr="00A91FBB" w:rsidRDefault="0043418C" w:rsidP="0043418C">
            <w:pPr>
              <w:spacing w:before="240" w:after="240"/>
              <w:jc w:val="center"/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</w:pPr>
            <w:bookmarkStart w:id="8" w:name="_Hlk215753680"/>
            <w:r w:rsidRPr="00A91FBB"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  <w:t xml:space="preserve">Typologie de la salle </w:t>
            </w:r>
          </w:p>
        </w:tc>
        <w:tc>
          <w:tcPr>
            <w:tcW w:w="2981" w:type="dxa"/>
          </w:tcPr>
          <w:p w14:paraId="0255A38F" w14:textId="77777777" w:rsidR="0043418C" w:rsidRPr="00A91FBB" w:rsidRDefault="0043418C">
            <w:pPr>
              <w:jc w:val="center"/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</w:pPr>
            <w:r w:rsidRPr="00A91FBB"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  <w:t xml:space="preserve">Quantités prévisionnelles annuelles totales </w:t>
            </w:r>
          </w:p>
        </w:tc>
      </w:tr>
      <w:tr w:rsidR="00C1573F" w:rsidRPr="00A91FBB" w14:paraId="1EBA283B" w14:textId="77777777" w:rsidTr="00DC089B">
        <w:tc>
          <w:tcPr>
            <w:tcW w:w="5382" w:type="dxa"/>
          </w:tcPr>
          <w:p w14:paraId="08EF195E" w14:textId="5D10F47D" w:rsidR="00C1573F" w:rsidRPr="007C202E" w:rsidRDefault="007C202E" w:rsidP="007C202E">
            <w:pPr>
              <w:jc w:val="left"/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7C202E">
              <w:rPr>
                <w:rFonts w:ascii="Open Sans" w:hAnsi="Open Sans" w:cs="Open Sans"/>
                <w:iCs/>
                <w:sz w:val="18"/>
                <w:szCs w:val="18"/>
              </w:rPr>
              <w:t xml:space="preserve">Salles de 150 personnes </w:t>
            </w:r>
          </w:p>
        </w:tc>
        <w:tc>
          <w:tcPr>
            <w:tcW w:w="2981" w:type="dxa"/>
          </w:tcPr>
          <w:p w14:paraId="57ACE42B" w14:textId="77E6B78E" w:rsidR="00C1573F" w:rsidRPr="001E2012" w:rsidRDefault="0074327C" w:rsidP="0025452B">
            <w:pPr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 w:rsidRPr="001E2012">
              <w:rPr>
                <w:rFonts w:ascii="Open Sans" w:hAnsi="Open Sans" w:cs="Open Sans"/>
                <w:i/>
                <w:sz w:val="18"/>
                <w:szCs w:val="18"/>
              </w:rPr>
              <w:t>30</w:t>
            </w:r>
          </w:p>
        </w:tc>
      </w:tr>
      <w:tr w:rsidR="0043418C" w:rsidRPr="00A91FBB" w14:paraId="1FDE05C3" w14:textId="77777777" w:rsidTr="00DC089B">
        <w:tc>
          <w:tcPr>
            <w:tcW w:w="5382" w:type="dxa"/>
          </w:tcPr>
          <w:p w14:paraId="6CDE4F20" w14:textId="71ADB4D7" w:rsidR="0043418C" w:rsidRPr="00A91FBB" w:rsidRDefault="00591C5E" w:rsidP="00DC089B">
            <w:pPr>
              <w:jc w:val="left"/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A91FBB">
              <w:rPr>
                <w:rFonts w:ascii="Open Sans" w:hAnsi="Open Sans" w:cs="Open Sans"/>
                <w:iCs/>
                <w:sz w:val="18"/>
                <w:szCs w:val="18"/>
              </w:rPr>
              <w:t>Salles de 8</w:t>
            </w:r>
            <w:r w:rsidR="0043418C" w:rsidRPr="00A91FBB">
              <w:rPr>
                <w:rFonts w:ascii="Open Sans" w:hAnsi="Open Sans" w:cs="Open Sans"/>
                <w:iCs/>
                <w:sz w:val="18"/>
                <w:szCs w:val="18"/>
              </w:rPr>
              <w:t xml:space="preserve">0 personnes  </w:t>
            </w:r>
          </w:p>
        </w:tc>
        <w:tc>
          <w:tcPr>
            <w:tcW w:w="2981" w:type="dxa"/>
          </w:tcPr>
          <w:p w14:paraId="278E79A9" w14:textId="238D9F5B" w:rsidR="0043418C" w:rsidRPr="00A91FBB" w:rsidRDefault="006871A4">
            <w:pPr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iCs/>
                <w:sz w:val="18"/>
                <w:szCs w:val="18"/>
              </w:rPr>
              <w:t>30</w:t>
            </w:r>
            <w:r w:rsidR="0043418C" w:rsidRPr="00A91FBB">
              <w:rPr>
                <w:rFonts w:ascii="Open Sans" w:hAnsi="Open Sans" w:cs="Open Sans"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43418C" w:rsidRPr="00A91FBB" w14:paraId="3334B577" w14:textId="77777777" w:rsidTr="00DC089B">
        <w:tc>
          <w:tcPr>
            <w:tcW w:w="5382" w:type="dxa"/>
          </w:tcPr>
          <w:p w14:paraId="60C28B88" w14:textId="02A51AE9" w:rsidR="0043418C" w:rsidRPr="00A91FBB" w:rsidRDefault="00591C5E" w:rsidP="00DC089B">
            <w:pPr>
              <w:jc w:val="left"/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A91FBB">
              <w:rPr>
                <w:rFonts w:ascii="Open Sans" w:hAnsi="Open Sans" w:cs="Open Sans"/>
                <w:iCs/>
                <w:sz w:val="18"/>
                <w:szCs w:val="18"/>
              </w:rPr>
              <w:t xml:space="preserve">Salles de 50 personnes  </w:t>
            </w:r>
          </w:p>
        </w:tc>
        <w:tc>
          <w:tcPr>
            <w:tcW w:w="2981" w:type="dxa"/>
          </w:tcPr>
          <w:p w14:paraId="226FB9B9" w14:textId="06889661" w:rsidR="0043418C" w:rsidRPr="00A91FBB" w:rsidRDefault="004F7417">
            <w:pPr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iCs/>
                <w:sz w:val="18"/>
                <w:szCs w:val="18"/>
              </w:rPr>
              <w:t>60</w:t>
            </w:r>
          </w:p>
        </w:tc>
      </w:tr>
      <w:tr w:rsidR="0043418C" w:rsidRPr="00A91FBB" w14:paraId="6697D0FB" w14:textId="77777777" w:rsidTr="00DC089B">
        <w:tc>
          <w:tcPr>
            <w:tcW w:w="5382" w:type="dxa"/>
          </w:tcPr>
          <w:p w14:paraId="2AB3E56A" w14:textId="6D18A455" w:rsidR="0043418C" w:rsidRPr="00A91FBB" w:rsidRDefault="00591C5E" w:rsidP="007C6F3E">
            <w:pPr>
              <w:jc w:val="left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 w:rsidRPr="00A91FBB">
              <w:rPr>
                <w:rFonts w:ascii="Open Sans" w:hAnsi="Open Sans" w:cs="Open Sans"/>
                <w:iCs/>
                <w:sz w:val="18"/>
                <w:szCs w:val="18"/>
              </w:rPr>
              <w:t>Salles de 20 personnes</w:t>
            </w:r>
          </w:p>
        </w:tc>
        <w:tc>
          <w:tcPr>
            <w:tcW w:w="2981" w:type="dxa"/>
          </w:tcPr>
          <w:p w14:paraId="5274D18C" w14:textId="7080BF90" w:rsidR="0043418C" w:rsidRPr="00A91FBB" w:rsidRDefault="008D129B">
            <w:pPr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iCs/>
                <w:sz w:val="18"/>
                <w:szCs w:val="18"/>
              </w:rPr>
              <w:t>35</w:t>
            </w:r>
          </w:p>
        </w:tc>
      </w:tr>
      <w:bookmarkEnd w:id="8"/>
    </w:tbl>
    <w:p w14:paraId="50A62B1D" w14:textId="1FC14611" w:rsidR="00227BDB" w:rsidRPr="00A91FBB" w:rsidRDefault="00227BDB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6BAA96F" w14:textId="77777777" w:rsidR="00C8304A" w:rsidRPr="00382F0F" w:rsidRDefault="00C8304A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color w:val="auto"/>
          <w:sz w:val="18"/>
          <w:szCs w:val="18"/>
        </w:rPr>
      </w:pPr>
      <w:r w:rsidRPr="00382F0F">
        <w:rPr>
          <w:rFonts w:ascii="Open Sans" w:hAnsi="Open Sans" w:cs="Open Sans"/>
          <w:color w:val="auto"/>
          <w:sz w:val="18"/>
          <w:szCs w:val="18"/>
        </w:rPr>
        <w:t>Ce volume est modifiable en fonction des besoins annuels</w:t>
      </w:r>
    </w:p>
    <w:p w14:paraId="54A9B73E" w14:textId="04CA0F54" w:rsidR="0082379B" w:rsidRPr="00C8304A" w:rsidRDefault="00C8304A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color w:val="FF0000"/>
        </w:rPr>
      </w:pPr>
      <w:r>
        <w:rPr>
          <w:rFonts w:ascii="Open Sans" w:hAnsi="Open Sans" w:cs="Open Sans"/>
          <w:color w:val="FF0000"/>
        </w:rPr>
        <w:t xml:space="preserve"> </w:t>
      </w:r>
    </w:p>
    <w:p w14:paraId="5546901B" w14:textId="0AF88F74" w:rsidR="004F7D93" w:rsidRDefault="00FB411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sz w:val="18"/>
        </w:rPr>
      </w:pPr>
      <w:r w:rsidRPr="00A91FBB">
        <w:rPr>
          <w:rFonts w:ascii="Open Sans" w:hAnsi="Open Sans" w:cs="Open Sans"/>
          <w:sz w:val="18"/>
        </w:rPr>
        <w:t>Afin d’anticiper les réservations, le</w:t>
      </w:r>
      <w:r w:rsidR="004F7D93" w:rsidRPr="00A91FBB">
        <w:rPr>
          <w:rFonts w:ascii="Open Sans" w:hAnsi="Open Sans" w:cs="Open Sans"/>
          <w:sz w:val="18"/>
        </w:rPr>
        <w:t xml:space="preserve"> planning </w:t>
      </w:r>
      <w:r w:rsidRPr="00A91FBB">
        <w:rPr>
          <w:rFonts w:ascii="Open Sans" w:hAnsi="Open Sans" w:cs="Open Sans"/>
          <w:sz w:val="18"/>
        </w:rPr>
        <w:t xml:space="preserve">prévisionnel </w:t>
      </w:r>
      <w:r w:rsidR="004F7D93" w:rsidRPr="00A91FBB">
        <w:rPr>
          <w:rFonts w:ascii="Open Sans" w:hAnsi="Open Sans" w:cs="Open Sans"/>
          <w:sz w:val="18"/>
        </w:rPr>
        <w:t xml:space="preserve">des </w:t>
      </w:r>
      <w:r w:rsidR="00D1079A" w:rsidRPr="00A91FBB">
        <w:rPr>
          <w:rFonts w:ascii="Open Sans" w:hAnsi="Open Sans" w:cs="Open Sans"/>
          <w:sz w:val="18"/>
        </w:rPr>
        <w:t>demande</w:t>
      </w:r>
      <w:r w:rsidR="004F7D93" w:rsidRPr="00A91FBB">
        <w:rPr>
          <w:rFonts w:ascii="Open Sans" w:hAnsi="Open Sans" w:cs="Open Sans"/>
          <w:sz w:val="18"/>
        </w:rPr>
        <w:t xml:space="preserve">s </w:t>
      </w:r>
      <w:r w:rsidR="00D1079A" w:rsidRPr="00A91FBB">
        <w:rPr>
          <w:rFonts w:ascii="Open Sans" w:hAnsi="Open Sans" w:cs="Open Sans"/>
          <w:sz w:val="18"/>
        </w:rPr>
        <w:t>sera transmis</w:t>
      </w:r>
      <w:r w:rsidR="004F7D93" w:rsidRPr="00A91FBB">
        <w:rPr>
          <w:rFonts w:ascii="Open Sans" w:hAnsi="Open Sans" w:cs="Open Sans"/>
          <w:sz w:val="18"/>
        </w:rPr>
        <w:t xml:space="preserve"> par séquence semestrielle.</w:t>
      </w:r>
    </w:p>
    <w:p w14:paraId="7CA41B7F" w14:textId="77777777" w:rsidR="00510C1A" w:rsidRPr="00A91FBB" w:rsidRDefault="00510C1A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sz w:val="18"/>
        </w:rPr>
      </w:pPr>
    </w:p>
    <w:p w14:paraId="77587401" w14:textId="77777777" w:rsidR="00803E16" w:rsidRPr="00C8304A" w:rsidRDefault="00803E16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color w:val="FF0000"/>
          <w:sz w:val="18"/>
        </w:rPr>
      </w:pPr>
    </w:p>
    <w:p w14:paraId="192A0C17" w14:textId="401EE8BE" w:rsidR="00591C5E" w:rsidRPr="00A91FBB" w:rsidRDefault="0082379B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sz w:val="18"/>
        </w:rPr>
      </w:pPr>
      <w:r w:rsidRPr="00510C1A">
        <w:rPr>
          <w:rFonts w:ascii="Open Sans" w:hAnsi="Open Sans" w:cs="Open Sans"/>
          <w:color w:val="auto"/>
          <w:sz w:val="18"/>
        </w:rPr>
        <w:t xml:space="preserve">A titre </w:t>
      </w:r>
      <w:r w:rsidRPr="00510C1A">
        <w:rPr>
          <w:rFonts w:ascii="Open Sans" w:hAnsi="Open Sans" w:cs="Open Sans"/>
          <w:sz w:val="18"/>
        </w:rPr>
        <w:t>d’exemple</w:t>
      </w:r>
      <w:r w:rsidR="00510C1A" w:rsidRPr="00510C1A">
        <w:rPr>
          <w:rFonts w:ascii="Open Sans" w:hAnsi="Open Sans" w:cs="Open Sans"/>
          <w:sz w:val="18"/>
        </w:rPr>
        <w:t>,</w:t>
      </w:r>
      <w:r w:rsidR="00591C5E" w:rsidRPr="00510C1A">
        <w:rPr>
          <w:rFonts w:ascii="Open Sans" w:hAnsi="Open Sans" w:cs="Open Sans"/>
          <w:sz w:val="18"/>
        </w:rPr>
        <w:t xml:space="preserve"> le </w:t>
      </w:r>
      <w:r w:rsidR="00591C5E" w:rsidRPr="00A91FBB">
        <w:rPr>
          <w:rFonts w:ascii="Open Sans" w:hAnsi="Open Sans" w:cs="Open Sans"/>
          <w:sz w:val="18"/>
        </w:rPr>
        <w:t xml:space="preserve">planning prévisionnel du premier </w:t>
      </w:r>
      <w:r w:rsidR="00762D94">
        <w:rPr>
          <w:rFonts w:ascii="Open Sans" w:hAnsi="Open Sans" w:cs="Open Sans"/>
          <w:sz w:val="18"/>
        </w:rPr>
        <w:t>trim</w:t>
      </w:r>
      <w:r w:rsidR="00591C5E" w:rsidRPr="00A91FBB">
        <w:rPr>
          <w:rFonts w:ascii="Open Sans" w:hAnsi="Open Sans" w:cs="Open Sans"/>
          <w:sz w:val="18"/>
        </w:rPr>
        <w:t>estre</w:t>
      </w:r>
      <w:r w:rsidR="00D1079A" w:rsidRPr="00A91FBB">
        <w:rPr>
          <w:rFonts w:ascii="Open Sans" w:hAnsi="Open Sans" w:cs="Open Sans"/>
          <w:sz w:val="18"/>
        </w:rPr>
        <w:t xml:space="preserve"> 202</w:t>
      </w:r>
      <w:r w:rsidR="0025452B">
        <w:rPr>
          <w:rFonts w:ascii="Open Sans" w:hAnsi="Open Sans" w:cs="Open Sans"/>
          <w:sz w:val="18"/>
        </w:rPr>
        <w:t>6</w:t>
      </w:r>
      <w:r w:rsidR="00D1079A" w:rsidRPr="00A91FBB">
        <w:rPr>
          <w:rFonts w:ascii="Open Sans" w:hAnsi="Open Sans" w:cs="Open Sans"/>
          <w:sz w:val="18"/>
        </w:rPr>
        <w:t>,</w:t>
      </w:r>
      <w:r w:rsidR="00591C5E" w:rsidRPr="00A91FBB">
        <w:rPr>
          <w:rFonts w:ascii="Open Sans" w:hAnsi="Open Sans" w:cs="Open Sans"/>
          <w:sz w:val="18"/>
        </w:rPr>
        <w:t xml:space="preserve"> </w:t>
      </w:r>
      <w:r w:rsidR="00D1079A" w:rsidRPr="00A91FBB">
        <w:rPr>
          <w:rFonts w:ascii="Open Sans" w:hAnsi="Open Sans" w:cs="Open Sans"/>
          <w:sz w:val="18"/>
        </w:rPr>
        <w:t>auquel seront rajouté</w:t>
      </w:r>
      <w:r w:rsidRPr="00A91FBB">
        <w:rPr>
          <w:rFonts w:ascii="Open Sans" w:hAnsi="Open Sans" w:cs="Open Sans"/>
          <w:sz w:val="18"/>
        </w:rPr>
        <w:t xml:space="preserve">s les besoins </w:t>
      </w:r>
      <w:r w:rsidR="00762D94">
        <w:rPr>
          <w:rFonts w:ascii="Open Sans" w:hAnsi="Open Sans" w:cs="Open Sans"/>
          <w:sz w:val="18"/>
        </w:rPr>
        <w:t>futurs non</w:t>
      </w:r>
      <w:r w:rsidRPr="00A91FBB">
        <w:rPr>
          <w:rFonts w:ascii="Open Sans" w:hAnsi="Open Sans" w:cs="Open Sans"/>
          <w:sz w:val="18"/>
        </w:rPr>
        <w:t xml:space="preserve"> connus.</w:t>
      </w:r>
    </w:p>
    <w:p w14:paraId="61AB259C" w14:textId="05BF3F7C" w:rsidR="00510C1A" w:rsidRDefault="00510C1A">
      <w:pPr>
        <w:jc w:val="left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br w:type="page"/>
      </w:r>
    </w:p>
    <w:p w14:paraId="14F31BCA" w14:textId="77777777" w:rsidR="00C22CC3" w:rsidRPr="00A91FBB" w:rsidRDefault="00C22CC3" w:rsidP="004F7D93">
      <w:pPr>
        <w:jc w:val="left"/>
        <w:rPr>
          <w:rFonts w:ascii="Open Sans" w:hAnsi="Open Sans" w:cs="Open Sans"/>
          <w:sz w:val="18"/>
        </w:rPr>
      </w:pPr>
    </w:p>
    <w:p w14:paraId="4B095F5E" w14:textId="4C45C075" w:rsidR="00591C5E" w:rsidRPr="00A91FBB" w:rsidRDefault="00591C5E" w:rsidP="004F7D93">
      <w:pPr>
        <w:jc w:val="left"/>
        <w:rPr>
          <w:rFonts w:ascii="Open Sans" w:hAnsi="Open Sans" w:cs="Open Sans"/>
        </w:rPr>
      </w:pPr>
    </w:p>
    <w:tbl>
      <w:tblPr>
        <w:tblW w:w="1831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90"/>
        <w:gridCol w:w="1991"/>
        <w:gridCol w:w="1760"/>
        <w:gridCol w:w="2043"/>
        <w:gridCol w:w="2043"/>
        <w:gridCol w:w="2043"/>
        <w:gridCol w:w="2043"/>
        <w:gridCol w:w="2043"/>
        <w:gridCol w:w="2043"/>
      </w:tblGrid>
      <w:tr w:rsidR="00591C5E" w:rsidRPr="00A91FBB" w14:paraId="0E1FBAE5" w14:textId="77777777" w:rsidTr="00FD3F2F">
        <w:trPr>
          <w:gridAfter w:val="5"/>
          <w:wAfter w:w="10215" w:type="dxa"/>
          <w:trHeight w:val="300"/>
        </w:trPr>
        <w:tc>
          <w:tcPr>
            <w:tcW w:w="81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8BA4CC4" w14:textId="1BB5CD93" w:rsidR="00591C5E" w:rsidRPr="00A91FBB" w:rsidRDefault="00591C5E" w:rsidP="00591C5E">
            <w:pPr>
              <w:jc w:val="center"/>
              <w:rPr>
                <w:rFonts w:ascii="Open Sans" w:hAnsi="Open Sans" w:cs="Open Sans"/>
                <w:b/>
                <w:bCs/>
                <w:sz w:val="18"/>
              </w:rPr>
            </w:pPr>
            <w:r w:rsidRPr="00A91FBB">
              <w:rPr>
                <w:rFonts w:ascii="Open Sans" w:hAnsi="Open Sans" w:cs="Open Sans"/>
                <w:b/>
                <w:bCs/>
                <w:sz w:val="18"/>
              </w:rPr>
              <w:t xml:space="preserve">Planning prévisionnel 1er </w:t>
            </w:r>
            <w:r w:rsidR="00081532">
              <w:rPr>
                <w:rFonts w:ascii="Open Sans" w:hAnsi="Open Sans" w:cs="Open Sans"/>
                <w:b/>
                <w:bCs/>
                <w:sz w:val="18"/>
              </w:rPr>
              <w:t>tri</w:t>
            </w:r>
            <w:r w:rsidRPr="00A91FBB">
              <w:rPr>
                <w:rFonts w:ascii="Open Sans" w:hAnsi="Open Sans" w:cs="Open Sans"/>
                <w:b/>
                <w:bCs/>
                <w:sz w:val="18"/>
              </w:rPr>
              <w:t xml:space="preserve">mestre </w:t>
            </w:r>
            <w:proofErr w:type="gramStart"/>
            <w:r w:rsidRPr="00A91FBB">
              <w:rPr>
                <w:rFonts w:ascii="Open Sans" w:hAnsi="Open Sans" w:cs="Open Sans"/>
                <w:b/>
                <w:bCs/>
                <w:sz w:val="18"/>
              </w:rPr>
              <w:t>( susceptible</w:t>
            </w:r>
            <w:proofErr w:type="gramEnd"/>
            <w:r w:rsidRPr="00A91FBB">
              <w:rPr>
                <w:rFonts w:ascii="Open Sans" w:hAnsi="Open Sans" w:cs="Open Sans"/>
                <w:b/>
                <w:bCs/>
                <w:sz w:val="18"/>
              </w:rPr>
              <w:t xml:space="preserve"> d'être modifié)</w:t>
            </w:r>
          </w:p>
        </w:tc>
      </w:tr>
      <w:tr w:rsidR="00591C5E" w:rsidRPr="00A91FBB" w14:paraId="1174D06B" w14:textId="77777777" w:rsidTr="00FD3F2F">
        <w:trPr>
          <w:gridAfter w:val="5"/>
          <w:wAfter w:w="10215" w:type="dxa"/>
          <w:trHeight w:val="567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251A5CD" w14:textId="4B8CE84F" w:rsidR="00591C5E" w:rsidRPr="00A91FBB" w:rsidRDefault="00591C5E" w:rsidP="00591C5E">
            <w:pPr>
              <w:jc w:val="center"/>
              <w:rPr>
                <w:rFonts w:ascii="Open Sans" w:hAnsi="Open Sans" w:cs="Open Sans"/>
                <w:b/>
                <w:bCs/>
                <w:sz w:val="18"/>
              </w:rPr>
            </w:pPr>
            <w:r w:rsidRPr="00A91FBB">
              <w:rPr>
                <w:rFonts w:ascii="Open Sans" w:hAnsi="Open Sans" w:cs="Open Sans"/>
                <w:b/>
                <w:bCs/>
                <w:sz w:val="18"/>
              </w:rPr>
              <w:t>Dates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415295AB" w14:textId="77777777" w:rsidR="00591C5E" w:rsidRPr="00A91FBB" w:rsidRDefault="00591C5E" w:rsidP="00591C5E">
            <w:pPr>
              <w:jc w:val="center"/>
              <w:rPr>
                <w:rFonts w:ascii="Open Sans" w:hAnsi="Open Sans" w:cs="Open Sans"/>
                <w:b/>
                <w:bCs/>
                <w:sz w:val="18"/>
              </w:rPr>
            </w:pPr>
            <w:r w:rsidRPr="00A91FBB">
              <w:rPr>
                <w:rFonts w:ascii="Open Sans" w:hAnsi="Open Sans" w:cs="Open Sans"/>
                <w:b/>
                <w:bCs/>
                <w:sz w:val="18"/>
              </w:rPr>
              <w:t>Nombre de salles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844A60D" w14:textId="77777777" w:rsidR="00591C5E" w:rsidRPr="00A91FBB" w:rsidRDefault="00591C5E" w:rsidP="00591C5E">
            <w:pPr>
              <w:jc w:val="center"/>
              <w:rPr>
                <w:rFonts w:ascii="Open Sans" w:hAnsi="Open Sans" w:cs="Open Sans"/>
                <w:b/>
                <w:bCs/>
                <w:sz w:val="18"/>
              </w:rPr>
            </w:pPr>
            <w:r w:rsidRPr="00A91FBB">
              <w:rPr>
                <w:rFonts w:ascii="Open Sans" w:hAnsi="Open Sans" w:cs="Open Sans"/>
                <w:b/>
                <w:bCs/>
                <w:sz w:val="18"/>
              </w:rPr>
              <w:t>Types de salle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1CA30DE7" w14:textId="77B90473" w:rsidR="00591C5E" w:rsidRPr="00A91FBB" w:rsidRDefault="00591C5E" w:rsidP="00591C5E">
            <w:pPr>
              <w:jc w:val="center"/>
              <w:rPr>
                <w:rFonts w:ascii="Open Sans" w:hAnsi="Open Sans" w:cs="Open Sans"/>
                <w:b/>
                <w:bCs/>
                <w:sz w:val="18"/>
              </w:rPr>
            </w:pPr>
            <w:r w:rsidRPr="00A91FBB">
              <w:rPr>
                <w:rFonts w:ascii="Open Sans" w:hAnsi="Open Sans" w:cs="Open Sans"/>
                <w:b/>
                <w:bCs/>
                <w:sz w:val="18"/>
              </w:rPr>
              <w:t>Disposition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36590DD7" w14:textId="77777777" w:rsidR="00591C5E" w:rsidRPr="00A91FBB" w:rsidRDefault="00591C5E" w:rsidP="00591C5E">
            <w:pPr>
              <w:jc w:val="center"/>
              <w:rPr>
                <w:rFonts w:ascii="Open Sans" w:hAnsi="Open Sans" w:cs="Open Sans"/>
                <w:b/>
                <w:bCs/>
                <w:sz w:val="18"/>
              </w:rPr>
            </w:pPr>
            <w:r w:rsidRPr="00A91FBB">
              <w:rPr>
                <w:rFonts w:ascii="Open Sans" w:hAnsi="Open Sans" w:cs="Open Sans"/>
                <w:b/>
                <w:bCs/>
                <w:sz w:val="18"/>
              </w:rPr>
              <w:t>Particularités</w:t>
            </w:r>
          </w:p>
        </w:tc>
      </w:tr>
      <w:tr w:rsidR="00033721" w:rsidRPr="00A91FBB" w14:paraId="778B041D" w14:textId="77777777" w:rsidTr="00FD3F2F">
        <w:trPr>
          <w:gridAfter w:val="5"/>
          <w:wAfter w:w="10215" w:type="dxa"/>
          <w:trHeight w:val="36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A0A63" w14:textId="2B34C5E7" w:rsidR="00033721" w:rsidRPr="007274D0" w:rsidRDefault="00023AB3" w:rsidP="00033721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5</w:t>
            </w:r>
            <w:r w:rsidR="00033721" w:rsidRPr="007274D0">
              <w:rPr>
                <w:rFonts w:ascii="Open Sans" w:hAnsi="Open Sans" w:cs="Open Sans"/>
                <w:sz w:val="18"/>
              </w:rPr>
              <w:t>-janv-26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D2C7D" w14:textId="02F0C717" w:rsidR="00033721" w:rsidRPr="007274D0" w:rsidRDefault="00033721" w:rsidP="00023AB3">
            <w:pPr>
              <w:jc w:val="center"/>
              <w:rPr>
                <w:rFonts w:ascii="Open Sans" w:hAnsi="Open Sans" w:cs="Open Sans"/>
                <w:sz w:val="18"/>
              </w:rPr>
            </w:pPr>
            <w:r w:rsidRPr="007274D0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C09DE9" w14:textId="6A1272DA" w:rsidR="00033721" w:rsidRPr="007274D0" w:rsidRDefault="00033721" w:rsidP="00033721">
            <w:pPr>
              <w:jc w:val="left"/>
              <w:rPr>
                <w:rFonts w:ascii="Open Sans" w:hAnsi="Open Sans" w:cs="Open Sans"/>
                <w:sz w:val="18"/>
              </w:rPr>
            </w:pPr>
            <w:r w:rsidRPr="007274D0">
              <w:rPr>
                <w:rFonts w:ascii="Open Sans" w:hAnsi="Open Sans" w:cs="Open Sans"/>
                <w:sz w:val="18"/>
              </w:rPr>
              <w:t>150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76E012" w14:textId="60CD098F" w:rsidR="00033721" w:rsidRPr="007274D0" w:rsidRDefault="00033721" w:rsidP="00033721">
            <w:pPr>
              <w:jc w:val="left"/>
              <w:rPr>
                <w:rFonts w:ascii="Open Sans" w:hAnsi="Open Sans" w:cs="Open Sans"/>
                <w:sz w:val="18"/>
              </w:rPr>
            </w:pPr>
            <w:r w:rsidRPr="00562D91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7EBFA5" w14:textId="34F4A72A" w:rsidR="00033721" w:rsidRPr="007274D0" w:rsidRDefault="00033721" w:rsidP="00023AB3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7274D0">
              <w:rPr>
                <w:rFonts w:ascii="Open Sans" w:hAnsi="Open Sans" w:cs="Open Sans"/>
                <w:sz w:val="18"/>
              </w:rPr>
              <w:t>½</w:t>
            </w:r>
            <w:proofErr w:type="gramEnd"/>
            <w:r w:rsidRPr="007274D0"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</w:tr>
      <w:tr w:rsidR="000D55DA" w:rsidRPr="00A91FBB" w14:paraId="70B28498" w14:textId="77777777" w:rsidTr="00FD3F2F">
        <w:trPr>
          <w:gridAfter w:val="5"/>
          <w:wAfter w:w="10215" w:type="dxa"/>
          <w:trHeight w:val="41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0ED66" w14:textId="063EBCC4" w:rsidR="000D55DA" w:rsidRPr="007274D0" w:rsidRDefault="0067309C" w:rsidP="000D55DA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6</w:t>
            </w:r>
            <w:r w:rsidR="000D55DA" w:rsidRPr="007274D0">
              <w:rPr>
                <w:rFonts w:ascii="Open Sans" w:hAnsi="Open Sans" w:cs="Open Sans"/>
                <w:sz w:val="18"/>
              </w:rPr>
              <w:t>-janv-26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03F1D" w14:textId="29E575D3" w:rsidR="000D55DA" w:rsidRPr="007274D0" w:rsidRDefault="000D55DA" w:rsidP="000D55DA">
            <w:pPr>
              <w:jc w:val="center"/>
              <w:rPr>
                <w:rFonts w:ascii="Open Sans" w:hAnsi="Open Sans" w:cs="Open Sans"/>
                <w:sz w:val="18"/>
              </w:rPr>
            </w:pPr>
            <w:r w:rsidRPr="007274D0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22C4D" w14:textId="62E5ED80" w:rsidR="000D55DA" w:rsidRPr="007274D0" w:rsidRDefault="000D55DA" w:rsidP="000D55DA">
            <w:pPr>
              <w:jc w:val="left"/>
              <w:rPr>
                <w:rFonts w:ascii="Open Sans" w:hAnsi="Open Sans" w:cs="Open Sans"/>
                <w:sz w:val="18"/>
              </w:rPr>
            </w:pPr>
            <w:r w:rsidRPr="007274D0">
              <w:rPr>
                <w:rFonts w:ascii="Open Sans" w:hAnsi="Open Sans" w:cs="Open Sans"/>
                <w:sz w:val="18"/>
              </w:rPr>
              <w:t>150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5A6DF8" w14:textId="29D53D24" w:rsidR="000D55DA" w:rsidRPr="007274D0" w:rsidRDefault="000D55DA" w:rsidP="000D55DA">
            <w:pPr>
              <w:jc w:val="left"/>
              <w:rPr>
                <w:rFonts w:ascii="Open Sans" w:hAnsi="Open Sans" w:cs="Open Sans"/>
                <w:sz w:val="18"/>
              </w:rPr>
            </w:pPr>
            <w:r w:rsidRPr="00562D91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39C7CC" w14:textId="35EDB71C" w:rsidR="000D55DA" w:rsidRPr="007274D0" w:rsidRDefault="000D55DA" w:rsidP="000D55DA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7274D0">
              <w:rPr>
                <w:rFonts w:ascii="Open Sans" w:hAnsi="Open Sans" w:cs="Open Sans"/>
                <w:sz w:val="18"/>
              </w:rPr>
              <w:t>journée</w:t>
            </w:r>
            <w:proofErr w:type="gramEnd"/>
          </w:p>
        </w:tc>
      </w:tr>
      <w:tr w:rsidR="000D55DA" w:rsidRPr="00A91FBB" w14:paraId="25C44528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C4E25" w14:textId="3EA7CE69" w:rsidR="000D55DA" w:rsidRPr="00A91FBB" w:rsidRDefault="000D55DA" w:rsidP="000D55DA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15</w:t>
            </w:r>
            <w:r w:rsidRPr="00A91FBB">
              <w:rPr>
                <w:rFonts w:ascii="Open Sans" w:hAnsi="Open Sans" w:cs="Open Sans"/>
                <w:sz w:val="18"/>
              </w:rPr>
              <w:t>-janv-2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EC0E6" w14:textId="77777777" w:rsidR="000D55DA" w:rsidRPr="00A91FBB" w:rsidRDefault="000D55DA" w:rsidP="000D55DA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B2120" w14:textId="0B71EF46" w:rsidR="000D55DA" w:rsidRPr="00A91FBB" w:rsidRDefault="000D55DA" w:rsidP="000D55DA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8</w:t>
            </w:r>
            <w:r w:rsidRPr="00A91FBB">
              <w:rPr>
                <w:rFonts w:ascii="Open Sans" w:hAnsi="Open Sans" w:cs="Open Sans"/>
                <w:sz w:val="18"/>
              </w:rPr>
              <w:t>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2C634" w14:textId="5A359038" w:rsidR="000D55DA" w:rsidRPr="00A91FBB" w:rsidRDefault="000D55DA" w:rsidP="000D55DA">
            <w:pPr>
              <w:jc w:val="left"/>
              <w:rPr>
                <w:rFonts w:ascii="Open Sans" w:hAnsi="Open Sans" w:cs="Open Sans"/>
                <w:color w:val="auto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AA337" w14:textId="1F33DD3B" w:rsidR="000D55DA" w:rsidRPr="00A91FBB" w:rsidRDefault="000D55DA" w:rsidP="000D55DA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= 180m²</w:t>
            </w:r>
          </w:p>
        </w:tc>
      </w:tr>
      <w:tr w:rsidR="000D55DA" w:rsidRPr="00A91FBB" w14:paraId="7631647A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6FEA6" w14:textId="761CBBA9" w:rsidR="000D55DA" w:rsidRPr="00A91FBB" w:rsidRDefault="000D55DA" w:rsidP="000D55DA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  <w:r>
              <w:rPr>
                <w:rFonts w:ascii="Open Sans" w:hAnsi="Open Sans" w:cs="Open Sans"/>
                <w:sz w:val="18"/>
              </w:rPr>
              <w:t>5</w:t>
            </w:r>
            <w:r w:rsidRPr="00A91FBB">
              <w:rPr>
                <w:rFonts w:ascii="Open Sans" w:hAnsi="Open Sans" w:cs="Open Sans"/>
                <w:sz w:val="18"/>
              </w:rPr>
              <w:t>-janv-2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C3F521" w14:textId="56E48BBB" w:rsidR="000D55DA" w:rsidRPr="00A91FBB" w:rsidRDefault="000D55DA" w:rsidP="000D55DA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9FD01F" w14:textId="18D1721B" w:rsidR="000D55DA" w:rsidRPr="00A91FBB" w:rsidRDefault="000D55DA" w:rsidP="000D55DA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002CFE" w14:textId="6F38F0C2" w:rsidR="000D55DA" w:rsidRPr="00A91FBB" w:rsidRDefault="000D55DA" w:rsidP="000D55DA">
            <w:pPr>
              <w:jc w:val="left"/>
              <w:rPr>
                <w:rFonts w:ascii="Open Sans" w:hAnsi="Open Sans" w:cs="Open Sans"/>
                <w:color w:val="auto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CB16AA" w14:textId="7286DB43" w:rsidR="000D55DA" w:rsidRPr="00A91FBB" w:rsidRDefault="000D55DA" w:rsidP="000D55DA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0D55DA" w:rsidRPr="00A91FBB" w14:paraId="21AE86D5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D0A4" w14:textId="1E92A9AE" w:rsidR="000D55DA" w:rsidRPr="00A91FBB" w:rsidRDefault="000D55DA" w:rsidP="000D55DA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  <w:r>
              <w:rPr>
                <w:rFonts w:ascii="Open Sans" w:hAnsi="Open Sans" w:cs="Open Sans"/>
                <w:sz w:val="18"/>
              </w:rPr>
              <w:t>5</w:t>
            </w:r>
            <w:r w:rsidRPr="00A91FBB">
              <w:rPr>
                <w:rFonts w:ascii="Open Sans" w:hAnsi="Open Sans" w:cs="Open Sans"/>
                <w:sz w:val="18"/>
              </w:rPr>
              <w:t>-janv-2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1DDC" w14:textId="77777777" w:rsidR="000D55DA" w:rsidRPr="00A91FBB" w:rsidRDefault="000D55DA" w:rsidP="000D55DA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86B8C" w14:textId="77777777" w:rsidR="000D55DA" w:rsidRPr="00A91FBB" w:rsidRDefault="000D55DA" w:rsidP="000D55DA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29F8C" w14:textId="2353924E" w:rsidR="000D55DA" w:rsidRPr="00A91FBB" w:rsidRDefault="000D55DA" w:rsidP="000D55DA">
            <w:pPr>
              <w:jc w:val="left"/>
              <w:rPr>
                <w:rFonts w:ascii="Open Sans" w:hAnsi="Open Sans" w:cs="Open Sans"/>
                <w:color w:val="auto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2F6E7C" w14:textId="3C1A9770" w:rsidR="000D55DA" w:rsidRPr="00A91FBB" w:rsidRDefault="000D55DA" w:rsidP="000D55DA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67309C" w:rsidRPr="00A91FBB" w14:paraId="4E58D774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635FB" w14:textId="3A328AEC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15-janv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9780" w14:textId="13A27F9F" w:rsidR="0067309C" w:rsidRPr="00A91FBB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9E07FB" w14:textId="5C06C18A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A4F309" w14:textId="0A3BBB1E" w:rsidR="0067309C" w:rsidRPr="002962FA" w:rsidRDefault="0067309C" w:rsidP="0067309C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0C8BB7" w14:textId="30861FF4" w:rsidR="0067309C" w:rsidRPr="00CD0F33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</w:tr>
      <w:tr w:rsidR="0067309C" w:rsidRPr="00A91FBB" w14:paraId="5C7D7F16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FA218" w14:textId="6D3FA766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16</w:t>
            </w:r>
            <w:r w:rsidRPr="00A91FBB">
              <w:rPr>
                <w:rFonts w:ascii="Open Sans" w:hAnsi="Open Sans" w:cs="Open Sans"/>
                <w:sz w:val="18"/>
              </w:rPr>
              <w:t>-janv-2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A6E0E" w14:textId="1A6EB8D0" w:rsidR="0067309C" w:rsidRPr="00A91FBB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1CC1F6" w14:textId="24B4B577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8</w:t>
            </w:r>
            <w:r w:rsidRPr="00A91FBB">
              <w:rPr>
                <w:rFonts w:ascii="Open Sans" w:hAnsi="Open Sans" w:cs="Open Sans"/>
                <w:sz w:val="18"/>
              </w:rPr>
              <w:t>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49E106" w14:textId="43A26F05" w:rsidR="0067309C" w:rsidRPr="002962FA" w:rsidRDefault="0067309C" w:rsidP="0067309C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A91FBB">
              <w:rPr>
                <w:rFonts w:ascii="Open Sans" w:hAnsi="Open Sans" w:cs="Open Sans"/>
                <w:color w:val="0000FF"/>
                <w:sz w:val="18"/>
              </w:rPr>
              <w:t>Théâtre</w:t>
            </w:r>
            <w:r>
              <w:rPr>
                <w:rFonts w:ascii="Open Sans" w:hAnsi="Open Sans" w:cs="Open Sans"/>
                <w:color w:val="0000FF"/>
                <w:sz w:val="18"/>
              </w:rPr>
              <w:t>/Modulable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4A67D0" w14:textId="4989F605" w:rsidR="0067309C" w:rsidRPr="00CD0F33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= 180m²</w:t>
            </w:r>
          </w:p>
        </w:tc>
      </w:tr>
      <w:tr w:rsidR="0067309C" w:rsidRPr="00A91FBB" w14:paraId="1175C0BD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7FF0C" w14:textId="38B6EDCE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  <w:r>
              <w:rPr>
                <w:rFonts w:ascii="Open Sans" w:hAnsi="Open Sans" w:cs="Open Sans"/>
                <w:sz w:val="18"/>
              </w:rPr>
              <w:t>6</w:t>
            </w:r>
            <w:r w:rsidRPr="00A91FBB">
              <w:rPr>
                <w:rFonts w:ascii="Open Sans" w:hAnsi="Open Sans" w:cs="Open Sans"/>
                <w:sz w:val="18"/>
              </w:rPr>
              <w:t>-janv-2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01D38" w14:textId="1891191E" w:rsidR="0067309C" w:rsidRPr="00A91FBB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4DA71D" w14:textId="117D443B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10DF1A" w14:textId="0DAF44FB" w:rsidR="0067309C" w:rsidRPr="002962FA" w:rsidRDefault="0067309C" w:rsidP="0067309C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4B9A93" w14:textId="17F617D8" w:rsidR="0067309C" w:rsidRPr="00CD0F33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67309C" w:rsidRPr="00A91FBB" w14:paraId="5E1A5877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6AD71" w14:textId="30F719E6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  <w:r>
              <w:rPr>
                <w:rFonts w:ascii="Open Sans" w:hAnsi="Open Sans" w:cs="Open Sans"/>
                <w:sz w:val="18"/>
              </w:rPr>
              <w:t>6</w:t>
            </w:r>
            <w:r w:rsidRPr="00A91FBB">
              <w:rPr>
                <w:rFonts w:ascii="Open Sans" w:hAnsi="Open Sans" w:cs="Open Sans"/>
                <w:sz w:val="18"/>
              </w:rPr>
              <w:t>-janv-2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8CA6D" w14:textId="54EFDE93" w:rsidR="0067309C" w:rsidRPr="00A91FBB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BA9389" w14:textId="113A8ED0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BAC3BE" w14:textId="0E857A23" w:rsidR="0067309C" w:rsidRPr="002962FA" w:rsidRDefault="0067309C" w:rsidP="0067309C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F402C0" w14:textId="31AB4983" w:rsidR="0067309C" w:rsidRPr="00CD0F33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67309C" w:rsidRPr="00A91FBB" w14:paraId="29FBF629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EF121" w14:textId="55C35F44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  <w:r>
              <w:rPr>
                <w:rFonts w:ascii="Open Sans" w:hAnsi="Open Sans" w:cs="Open Sans"/>
                <w:sz w:val="18"/>
              </w:rPr>
              <w:t>6</w:t>
            </w:r>
            <w:r w:rsidRPr="00A91FBB">
              <w:rPr>
                <w:rFonts w:ascii="Open Sans" w:hAnsi="Open Sans" w:cs="Open Sans"/>
                <w:sz w:val="18"/>
              </w:rPr>
              <w:t>-janv-2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54606" w14:textId="432A975C" w:rsidR="0067309C" w:rsidRPr="00A91FBB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1C0F25" w14:textId="11E10749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7DFCC6" w14:textId="00E146D4" w:rsidR="0067309C" w:rsidRPr="002962FA" w:rsidRDefault="0067309C" w:rsidP="0067309C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56F4D9" w14:textId="5D66D52E" w:rsidR="0067309C" w:rsidRPr="00CD0F33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</w:tr>
      <w:tr w:rsidR="00A578D7" w:rsidRPr="00A91FBB" w14:paraId="75D70317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97219" w14:textId="0FFD9920" w:rsidR="00A578D7" w:rsidRPr="00A91FBB" w:rsidRDefault="00B64CCB" w:rsidP="0067309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19-janv-2026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B07F1" w14:textId="0EE822DD" w:rsidR="00A578D7" w:rsidRPr="00A91FBB" w:rsidRDefault="00B64CCB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FC80BE" w14:textId="3491C921" w:rsidR="00A578D7" w:rsidRDefault="00B64CCB" w:rsidP="0067309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E3CAD8" w14:textId="717EFF42" w:rsidR="00A578D7" w:rsidRPr="00EC46BC" w:rsidRDefault="00B64CCB" w:rsidP="0067309C">
            <w:pPr>
              <w:jc w:val="left"/>
              <w:rPr>
                <w:rFonts w:ascii="Open Sans" w:hAnsi="Open Sans" w:cs="Open Sans"/>
                <w:color w:val="0000FF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E9A7CC" w14:textId="77777777" w:rsidR="00A578D7" w:rsidRDefault="00A578D7" w:rsidP="0067309C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</w:tr>
      <w:tr w:rsidR="0067309C" w:rsidRPr="00A91FBB" w14:paraId="32748EA0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AD34" w14:textId="0598F75A" w:rsidR="0067309C" w:rsidRPr="00A91FBB" w:rsidRDefault="0067309C" w:rsidP="0067309C">
            <w:pPr>
              <w:jc w:val="left"/>
              <w:rPr>
                <w:rFonts w:ascii="Open Sans" w:hAnsi="Open Sans" w:cs="Open Sans"/>
                <w:sz w:val="18"/>
              </w:rPr>
            </w:pPr>
            <w:bookmarkStart w:id="9" w:name="_Hlk212803710"/>
            <w:r>
              <w:rPr>
                <w:rFonts w:ascii="Open Sans" w:hAnsi="Open Sans" w:cs="Open Sans"/>
                <w:sz w:val="18"/>
              </w:rPr>
              <w:t>22-janv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D72A4" w14:textId="18B66AF8" w:rsidR="0067309C" w:rsidRPr="00A91FBB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3D3BE" w14:textId="578D5802" w:rsidR="0067309C" w:rsidRPr="00A91FBB" w:rsidRDefault="0067309C" w:rsidP="0067309C">
            <w:pPr>
              <w:ind w:left="-72" w:firstLine="72"/>
              <w:jc w:val="left"/>
              <w:rPr>
                <w:rFonts w:ascii="Open Sans" w:hAnsi="Open Sans" w:cs="Open Sans"/>
                <w:color w:val="0000FF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F1BE2" w14:textId="150982DE" w:rsidR="0067309C" w:rsidRPr="00A91FBB" w:rsidRDefault="0067309C" w:rsidP="0067309C">
            <w:pPr>
              <w:jc w:val="left"/>
              <w:rPr>
                <w:rFonts w:ascii="Open Sans" w:hAnsi="Open Sans" w:cs="Open Sans"/>
                <w:color w:val="0000FF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CD6A52" w14:textId="7A37D767" w:rsidR="0067309C" w:rsidRPr="00A91FBB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</w:tr>
      <w:tr w:rsidR="0067309C" w:rsidRPr="00A91FBB" w14:paraId="51FF42BF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1339" w14:textId="6EDB4C40" w:rsidR="0067309C" w:rsidRPr="00A91FBB" w:rsidRDefault="0067309C" w:rsidP="0067309C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23-janv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32BE" w14:textId="6B493A11" w:rsidR="0067309C" w:rsidRPr="00A91FBB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F9657" w14:textId="4C08988A" w:rsidR="0067309C" w:rsidRPr="00A91FBB" w:rsidRDefault="0067309C" w:rsidP="0067309C">
            <w:pPr>
              <w:rPr>
                <w:rFonts w:ascii="Open Sans" w:hAnsi="Open Sans" w:cs="Open Sans"/>
                <w:color w:val="0000FF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75010" w14:textId="65E56828" w:rsidR="0067309C" w:rsidRPr="00A91FBB" w:rsidRDefault="0067309C" w:rsidP="0067309C">
            <w:pPr>
              <w:rPr>
                <w:rFonts w:ascii="Open Sans" w:hAnsi="Open Sans" w:cs="Open Sans"/>
                <w:color w:val="0000FF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874218" w14:textId="2CD9C3E4" w:rsidR="0067309C" w:rsidRPr="00A91FBB" w:rsidRDefault="0067309C" w:rsidP="0067309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</w:tr>
      <w:bookmarkEnd w:id="9"/>
      <w:tr w:rsidR="00C322EC" w:rsidRPr="00A91FBB" w14:paraId="53B2B393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91FB0" w14:textId="466EA064" w:rsidR="00C322EC" w:rsidRDefault="00C322EC" w:rsidP="00C322EC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27-janv-2026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1748A" w14:textId="21B92729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D07E31" w14:textId="57200D09" w:rsidR="00C322EC" w:rsidRDefault="00C322EC" w:rsidP="00C322EC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85F027" w14:textId="03A0F481" w:rsidR="00C322EC" w:rsidRPr="00EC46BC" w:rsidRDefault="00C322EC" w:rsidP="00C322EC">
            <w:pPr>
              <w:rPr>
                <w:rFonts w:ascii="Open Sans" w:hAnsi="Open Sans" w:cs="Open Sans"/>
                <w:color w:val="0000FF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5AAD30" w14:textId="77777777" w:rsidR="00C322EC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</w:tr>
      <w:tr w:rsidR="00C322EC" w:rsidRPr="00A91FBB" w14:paraId="33BA6252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3E627" w14:textId="75B3D217" w:rsidR="00C322EC" w:rsidRDefault="00C322EC" w:rsidP="00C322EC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29-janv-2026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13E95" w14:textId="6B5214A1" w:rsidR="00C322EC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DAC0DC" w14:textId="46EE576E" w:rsidR="00C322EC" w:rsidRDefault="00C322EC" w:rsidP="00C322EC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256C86" w14:textId="409CE303" w:rsidR="00C322EC" w:rsidRPr="002962FA" w:rsidRDefault="00C322EC" w:rsidP="00C322EC">
            <w:pPr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C117C9" w14:textId="77777777" w:rsidR="00C322EC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</w:tr>
      <w:tr w:rsidR="00C322EC" w:rsidRPr="00A91FBB" w14:paraId="3145B2AA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FB4EF" w14:textId="0299997C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12</w:t>
            </w:r>
            <w:r w:rsidRPr="00A91FBB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fev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D1F5E" w14:textId="49E2C0F0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396497" w14:textId="1B108411" w:rsidR="00C322EC" w:rsidRPr="00A91FBB" w:rsidRDefault="00C322EC" w:rsidP="00C322EC">
            <w:pPr>
              <w:jc w:val="left"/>
              <w:rPr>
                <w:rFonts w:ascii="Open Sans" w:hAnsi="Open Sans" w:cs="Open Sans"/>
                <w:color w:val="0000FF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8</w:t>
            </w:r>
            <w:r w:rsidRPr="00A91FBB">
              <w:rPr>
                <w:rFonts w:ascii="Open Sans" w:hAnsi="Open Sans" w:cs="Open Sans"/>
                <w:sz w:val="18"/>
              </w:rPr>
              <w:t>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D4D00A" w14:textId="63A74196" w:rsidR="00C322EC" w:rsidRPr="00A91FBB" w:rsidRDefault="00C322EC" w:rsidP="00C322EC">
            <w:pPr>
              <w:jc w:val="left"/>
              <w:rPr>
                <w:rFonts w:ascii="Open Sans" w:hAnsi="Open Sans" w:cs="Open Sans"/>
                <w:color w:val="0000FF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14:paraId="5D3E1202" w14:textId="228C074A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= 180m²</w:t>
            </w:r>
          </w:p>
        </w:tc>
      </w:tr>
      <w:tr w:rsidR="00C322EC" w:rsidRPr="00A91FBB" w14:paraId="58B3FA9A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3F8BA" w14:textId="62F3CC49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 w:rsidRPr="00B47761">
              <w:rPr>
                <w:rFonts w:ascii="Open Sans" w:hAnsi="Open Sans" w:cs="Open Sans"/>
                <w:sz w:val="18"/>
              </w:rPr>
              <w:t>12-fev-26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9D0AA" w14:textId="34E2FB94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56BC1B" w14:textId="02DA25D3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7B5A69" w14:textId="05E9C6F4" w:rsidR="00C322EC" w:rsidRPr="00A91FBB" w:rsidRDefault="00C322EC" w:rsidP="00C322EC">
            <w:pPr>
              <w:jc w:val="left"/>
              <w:rPr>
                <w:rFonts w:ascii="Open Sans" w:hAnsi="Open Sans" w:cs="Open Sans"/>
                <w:color w:val="auto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4838B2" w14:textId="74823410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C322EC" w:rsidRPr="00A91FBB" w14:paraId="2A970CC4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A1BC0B" w14:textId="5FCA71AF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 w:rsidRPr="00B47761">
              <w:rPr>
                <w:rFonts w:ascii="Open Sans" w:hAnsi="Open Sans" w:cs="Open Sans"/>
                <w:sz w:val="18"/>
              </w:rPr>
              <w:t>12-fev-26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79A28" w14:textId="2008E9F3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A1D828" w14:textId="1103C694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EE5863" w14:textId="58E5D130" w:rsidR="00C322EC" w:rsidRPr="00A91FBB" w:rsidRDefault="00C322EC" w:rsidP="00C322EC">
            <w:pPr>
              <w:jc w:val="left"/>
              <w:rPr>
                <w:rFonts w:ascii="Open Sans" w:hAnsi="Open Sans" w:cs="Open Sans"/>
                <w:color w:val="auto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C1B059" w14:textId="03970BD6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C322EC" w:rsidRPr="00A91FBB" w14:paraId="6634E4AF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18B26" w14:textId="4CE3AFF7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13</w:t>
            </w:r>
            <w:r w:rsidRPr="00A91FBB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fev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429BE" w14:textId="2F94B287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521817" w14:textId="7691B98F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8</w:t>
            </w:r>
            <w:r w:rsidRPr="00A91FBB">
              <w:rPr>
                <w:rFonts w:ascii="Open Sans" w:hAnsi="Open Sans" w:cs="Open Sans"/>
                <w:sz w:val="18"/>
              </w:rPr>
              <w:t>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7321CB" w14:textId="4F889EF4" w:rsidR="00C322EC" w:rsidRPr="00A91FBB" w:rsidRDefault="00C322EC" w:rsidP="00C322EC">
            <w:pPr>
              <w:jc w:val="left"/>
              <w:rPr>
                <w:rFonts w:ascii="Open Sans" w:hAnsi="Open Sans" w:cs="Open Sans"/>
                <w:color w:val="auto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E430E6" w14:textId="4746E828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= 180m²</w:t>
            </w:r>
          </w:p>
        </w:tc>
      </w:tr>
      <w:tr w:rsidR="00C322EC" w:rsidRPr="00A91FBB" w14:paraId="7D8F09AB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35F49A" w14:textId="6A5A5A5E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 w:rsidRPr="00B47761">
              <w:rPr>
                <w:rFonts w:ascii="Open Sans" w:hAnsi="Open Sans" w:cs="Open Sans"/>
                <w:sz w:val="18"/>
              </w:rPr>
              <w:t>1</w:t>
            </w:r>
            <w:r>
              <w:rPr>
                <w:rFonts w:ascii="Open Sans" w:hAnsi="Open Sans" w:cs="Open Sans"/>
                <w:sz w:val="18"/>
              </w:rPr>
              <w:t>3</w:t>
            </w:r>
            <w:r w:rsidRPr="00B47761">
              <w:rPr>
                <w:rFonts w:ascii="Open Sans" w:hAnsi="Open Sans" w:cs="Open Sans"/>
                <w:sz w:val="18"/>
              </w:rPr>
              <w:t>-fev-26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5886B" w14:textId="2608C1E6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7F4DDC" w14:textId="39036614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DAB45B" w14:textId="27D9E150" w:rsidR="00C322EC" w:rsidRPr="00A91FBB" w:rsidRDefault="00C322EC" w:rsidP="00C322EC">
            <w:pPr>
              <w:jc w:val="left"/>
              <w:rPr>
                <w:rFonts w:ascii="Open Sans" w:hAnsi="Open Sans" w:cs="Open Sans"/>
                <w:color w:val="auto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45F32F" w14:textId="6CA58510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C322EC" w:rsidRPr="00A91FBB" w14:paraId="5CF09315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72DCC7" w14:textId="5081A571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 w:rsidRPr="00B47761">
              <w:rPr>
                <w:rFonts w:ascii="Open Sans" w:hAnsi="Open Sans" w:cs="Open Sans"/>
                <w:sz w:val="18"/>
              </w:rPr>
              <w:t>1</w:t>
            </w:r>
            <w:r>
              <w:rPr>
                <w:rFonts w:ascii="Open Sans" w:hAnsi="Open Sans" w:cs="Open Sans"/>
                <w:sz w:val="18"/>
              </w:rPr>
              <w:t>3</w:t>
            </w:r>
            <w:r w:rsidRPr="00B47761">
              <w:rPr>
                <w:rFonts w:ascii="Open Sans" w:hAnsi="Open Sans" w:cs="Open Sans"/>
                <w:sz w:val="18"/>
              </w:rPr>
              <w:t>-fev-26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CC1A5" w14:textId="73EA51E4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ED9A73" w14:textId="7F548EF6" w:rsidR="00C322EC" w:rsidRPr="00A91FBB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4B20DE" w14:textId="69FD6C60" w:rsidR="00C322EC" w:rsidRPr="00A91FBB" w:rsidRDefault="00C322EC" w:rsidP="00C322EC">
            <w:pPr>
              <w:jc w:val="left"/>
              <w:rPr>
                <w:rFonts w:ascii="Open Sans" w:hAnsi="Open Sans" w:cs="Open Sans"/>
                <w:color w:val="auto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38BE7D" w14:textId="3A338634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C322EC" w:rsidRPr="00A91FBB" w14:paraId="2EC4C998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B92146" w14:textId="77777777" w:rsidR="00C322EC" w:rsidRPr="00B47761" w:rsidRDefault="00C322EC" w:rsidP="00C322EC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E51F2" w14:textId="77777777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DA90BF" w14:textId="77777777" w:rsidR="00C322EC" w:rsidRPr="00A91FBB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EFD570" w14:textId="77777777" w:rsidR="00C322EC" w:rsidRPr="002962FA" w:rsidRDefault="00C322EC" w:rsidP="00C322EC">
            <w:pPr>
              <w:jc w:val="center"/>
              <w:rPr>
                <w:rFonts w:ascii="Open Sans" w:hAnsi="Open Sans" w:cs="Open Sans"/>
                <w:color w:val="00B050"/>
                <w:sz w:val="18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DC12A9" w14:textId="77777777" w:rsidR="00C322EC" w:rsidRPr="00CD0F33" w:rsidRDefault="00C322EC" w:rsidP="00C322EC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</w:tr>
      <w:tr w:rsidR="00DF5DFE" w:rsidRPr="00A91FBB" w14:paraId="1010D7B1" w14:textId="77777777" w:rsidTr="00B50ABE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82C0A" w14:textId="6DEAAC80" w:rsidR="00DF5DFE" w:rsidRPr="00B47761" w:rsidRDefault="00DF5DFE" w:rsidP="00DF5DFE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17-fev-2026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E7399" w14:textId="10C36E56" w:rsidR="00DF5DFE" w:rsidRPr="00A91FBB" w:rsidRDefault="00DF5DFE" w:rsidP="00DF5DFE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2560A3" w14:textId="346C8719" w:rsidR="00DF5DFE" w:rsidRPr="00A91FBB" w:rsidRDefault="00DF5DFE" w:rsidP="00F81F73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945ED" w14:textId="4287AA37" w:rsidR="00DF5DFE" w:rsidRPr="002962FA" w:rsidRDefault="00DF5DFE" w:rsidP="00F81F73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FC608C" w14:textId="77777777" w:rsidR="00DF5DFE" w:rsidRPr="00CD0F33" w:rsidRDefault="00DF5DFE" w:rsidP="00DF5DFE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</w:tr>
      <w:tr w:rsidR="00DF5DFE" w:rsidRPr="00A91FBB" w14:paraId="3232C3EB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20B976" w14:textId="00E1F08D" w:rsidR="00DF5DFE" w:rsidRPr="00B47761" w:rsidRDefault="00DF5DFE" w:rsidP="00DF5DFE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23</w:t>
            </w:r>
            <w:r w:rsidRPr="00B47761">
              <w:rPr>
                <w:rFonts w:ascii="Open Sans" w:hAnsi="Open Sans" w:cs="Open Sans"/>
                <w:sz w:val="18"/>
              </w:rPr>
              <w:t>-fev-26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79F22" w14:textId="289FA95C" w:rsidR="00DF5DFE" w:rsidRPr="00A91FBB" w:rsidRDefault="00DF5DFE" w:rsidP="00DF5DFE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20CF32" w14:textId="1030E7BF" w:rsidR="00DF5DFE" w:rsidRPr="00A91FBB" w:rsidRDefault="00DF5DFE" w:rsidP="00DF5DFE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B95D99" w14:textId="3F373C24" w:rsidR="00DF5DFE" w:rsidRPr="002962FA" w:rsidRDefault="00DF5DFE" w:rsidP="00DF5DFE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488569" w14:textId="450AFBEE" w:rsidR="00DF5DFE" w:rsidRPr="00CD0F33" w:rsidRDefault="00DF5DFE" w:rsidP="00DF5DFE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</w:tr>
      <w:tr w:rsidR="00F81F73" w:rsidRPr="00A91FBB" w14:paraId="79300FA1" w14:textId="77777777" w:rsidTr="000C5807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08624" w14:textId="5D57C182" w:rsidR="00F81F73" w:rsidRDefault="00F81F73" w:rsidP="00F81F73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19-fev-2026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713E1" w14:textId="52AEF743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9281DE" w14:textId="1D509B36" w:rsidR="00F81F73" w:rsidRDefault="00F81F73" w:rsidP="00F81F73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8D0767" w14:textId="385F203D" w:rsidR="00F81F73" w:rsidRPr="00EC46BC" w:rsidRDefault="00F81F73" w:rsidP="00F81F73">
            <w:pPr>
              <w:jc w:val="left"/>
              <w:rPr>
                <w:rFonts w:ascii="Open Sans" w:hAnsi="Open Sans" w:cs="Open Sans"/>
                <w:color w:val="0000FF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61C785" w14:textId="77777777" w:rsidR="00F81F73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</w:tr>
      <w:tr w:rsidR="00F81F73" w:rsidRPr="00A91FBB" w14:paraId="737F9257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8A7A" w14:textId="3CFBC350" w:rsidR="00F81F73" w:rsidRPr="00A91FBB" w:rsidRDefault="00F81F73" w:rsidP="00F81F73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25</w:t>
            </w:r>
            <w:r w:rsidRPr="00B47761">
              <w:rPr>
                <w:rFonts w:ascii="Open Sans" w:hAnsi="Open Sans" w:cs="Open Sans"/>
                <w:sz w:val="18"/>
              </w:rPr>
              <w:t>-fev-26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2A9D" w14:textId="77777777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D76AB" w14:textId="77777777" w:rsidR="00F81F73" w:rsidRPr="00A91FBB" w:rsidRDefault="00F81F73" w:rsidP="00F81F73">
            <w:pPr>
              <w:ind w:left="-72" w:firstLine="72"/>
              <w:jc w:val="left"/>
              <w:rPr>
                <w:rFonts w:ascii="Open Sans" w:hAnsi="Open Sans" w:cs="Open Sans"/>
                <w:color w:val="0000FF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E495A" w14:textId="77777777" w:rsidR="00F81F73" w:rsidRPr="00A91FBB" w:rsidRDefault="00F81F73" w:rsidP="00F81F73">
            <w:pPr>
              <w:jc w:val="left"/>
              <w:rPr>
                <w:rFonts w:ascii="Open Sans" w:hAnsi="Open Sans" w:cs="Open Sans"/>
                <w:color w:val="0000FF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F0C343" w14:textId="77777777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</w:tr>
      <w:tr w:rsidR="00F81F73" w:rsidRPr="00A91FBB" w14:paraId="568ADE15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0BDF" w14:textId="6DF01A89" w:rsidR="00F81F73" w:rsidRPr="00A91FBB" w:rsidRDefault="00F81F73" w:rsidP="00F81F73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10</w:t>
            </w:r>
            <w:r w:rsidRPr="00A91FBB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mars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0BA8" w14:textId="77777777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DF4DD" w14:textId="77777777" w:rsidR="00F81F73" w:rsidRPr="00A91FBB" w:rsidRDefault="00F81F73" w:rsidP="00F81F73">
            <w:pPr>
              <w:rPr>
                <w:rFonts w:ascii="Open Sans" w:hAnsi="Open Sans" w:cs="Open Sans"/>
                <w:color w:val="0000FF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7996D" w14:textId="77777777" w:rsidR="00F81F73" w:rsidRPr="00A91FBB" w:rsidRDefault="00F81F73" w:rsidP="00F81F73">
            <w:pPr>
              <w:rPr>
                <w:rFonts w:ascii="Open Sans" w:hAnsi="Open Sans" w:cs="Open Sans"/>
                <w:color w:val="0000FF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15CDF3" w14:textId="77777777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</w:tr>
      <w:tr w:rsidR="00F81F73" w:rsidRPr="00A91FBB" w14:paraId="49B3A495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13AE1" w14:textId="6D3D0A40" w:rsidR="00F81F73" w:rsidRDefault="00F81F73" w:rsidP="00F81F73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12</w:t>
            </w:r>
            <w:r w:rsidRPr="00A91FBB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mars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CB8B6" w14:textId="44A44292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66D1F9" w14:textId="6C9ABAF2" w:rsidR="00F81F73" w:rsidRDefault="00F81F73" w:rsidP="00F81F73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91E53E" w14:textId="0702C2F0" w:rsidR="00F81F73" w:rsidRPr="00EC46BC" w:rsidRDefault="00F81F73" w:rsidP="00F81F73">
            <w:pPr>
              <w:rPr>
                <w:rFonts w:ascii="Open Sans" w:hAnsi="Open Sans" w:cs="Open Sans"/>
                <w:color w:val="0000FF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1466AC" w14:textId="0FFD2FC2" w:rsidR="00F81F73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</w:tr>
      <w:tr w:rsidR="00F81F73" w:rsidRPr="00A91FBB" w14:paraId="711E3E1E" w14:textId="77777777" w:rsidTr="00F81F73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769D1" w14:textId="56E0A1C4" w:rsidR="00F81F73" w:rsidRDefault="00F81F73" w:rsidP="00F81F73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="008A5665">
              <w:rPr>
                <w:rFonts w:ascii="Open Sans" w:hAnsi="Open Sans" w:cs="Open Sans"/>
                <w:sz w:val="18"/>
              </w:rPr>
              <w:t>2</w:t>
            </w:r>
            <w:r>
              <w:rPr>
                <w:rFonts w:ascii="Open Sans" w:hAnsi="Open Sans" w:cs="Open Sans"/>
                <w:sz w:val="18"/>
              </w:rPr>
              <w:t>-mars-2026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33A83" w14:textId="4F480BC5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D88749" w14:textId="19F8775C" w:rsidR="00F81F73" w:rsidRDefault="00F81F73" w:rsidP="00F81F73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CAD13C" w14:textId="6C07C263" w:rsidR="00F81F73" w:rsidRPr="00EC46BC" w:rsidRDefault="00F81F73" w:rsidP="00F81F73">
            <w:pPr>
              <w:rPr>
                <w:rFonts w:ascii="Open Sans" w:hAnsi="Open Sans" w:cs="Open Sans"/>
                <w:color w:val="0000FF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C9E336" w14:textId="77777777" w:rsidR="00F81F73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</w:tr>
      <w:tr w:rsidR="00F81F73" w:rsidRPr="00A91FBB" w14:paraId="734B1919" w14:textId="77777777" w:rsidTr="00F81F73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58C7C" w14:textId="6DEDA970" w:rsidR="00F81F73" w:rsidRPr="00B47761" w:rsidRDefault="00F81F73" w:rsidP="00F81F73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lastRenderedPageBreak/>
              <w:t>1</w:t>
            </w:r>
            <w:r w:rsidR="008A5665">
              <w:rPr>
                <w:rFonts w:ascii="Open Sans" w:hAnsi="Open Sans" w:cs="Open Sans"/>
                <w:sz w:val="18"/>
              </w:rPr>
              <w:t>2</w:t>
            </w:r>
            <w:r w:rsidRPr="00A91FBB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mars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B58E6" w14:textId="5EF19305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9E3FF4" w14:textId="74A2175B" w:rsidR="00F81F73" w:rsidRPr="00A91FBB" w:rsidRDefault="00F81F73" w:rsidP="00F81F73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8</w:t>
            </w:r>
            <w:r w:rsidRPr="00A91FBB">
              <w:rPr>
                <w:rFonts w:ascii="Open Sans" w:hAnsi="Open Sans" w:cs="Open Sans"/>
                <w:sz w:val="18"/>
              </w:rPr>
              <w:t>0 personnes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0849A8" w14:textId="0966F785" w:rsidR="00F81F73" w:rsidRPr="002962FA" w:rsidRDefault="00F81F73" w:rsidP="00F81F73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FE9FF3" w14:textId="4E326DBA" w:rsidR="00F81F73" w:rsidRPr="00CD0F33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= 180m²</w:t>
            </w:r>
          </w:p>
        </w:tc>
      </w:tr>
      <w:tr w:rsidR="00F81F73" w:rsidRPr="00A91FBB" w14:paraId="2A057A31" w14:textId="77777777" w:rsidTr="00FD3F2F">
        <w:trPr>
          <w:gridAfter w:val="5"/>
          <w:wAfter w:w="10215" w:type="dxa"/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7E6512" w14:textId="615A000D" w:rsidR="00F81F73" w:rsidRDefault="00F81F73" w:rsidP="00F81F73">
            <w:pPr>
              <w:jc w:val="left"/>
              <w:rPr>
                <w:rFonts w:ascii="Open Sans" w:hAnsi="Open Sans" w:cs="Open Sans"/>
                <w:sz w:val="18"/>
              </w:rPr>
            </w:pPr>
            <w:r w:rsidRPr="00B47761">
              <w:rPr>
                <w:rFonts w:ascii="Open Sans" w:hAnsi="Open Sans" w:cs="Open Sans"/>
                <w:sz w:val="18"/>
              </w:rPr>
              <w:t>1</w:t>
            </w:r>
            <w:r>
              <w:rPr>
                <w:rFonts w:ascii="Open Sans" w:hAnsi="Open Sans" w:cs="Open Sans"/>
                <w:sz w:val="18"/>
              </w:rPr>
              <w:t>2</w:t>
            </w:r>
            <w:r w:rsidRPr="00B47761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mars</w:t>
            </w:r>
            <w:r w:rsidRPr="00B47761">
              <w:rPr>
                <w:rFonts w:ascii="Open Sans" w:hAnsi="Open Sans" w:cs="Open Sans"/>
                <w:sz w:val="18"/>
              </w:rPr>
              <w:t>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83F41" w14:textId="7CA20478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9F60AD" w14:textId="6E9258A4" w:rsidR="00F81F73" w:rsidRDefault="00F81F73" w:rsidP="00F81F73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4CB24C" w14:textId="7F5F7EE4" w:rsidR="00F81F73" w:rsidRPr="002962FA" w:rsidRDefault="00F81F73" w:rsidP="00F81F73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610B90" w14:textId="0D93DFA7" w:rsidR="00F81F73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F81F73" w:rsidRPr="00A91FBB" w14:paraId="04EE084A" w14:textId="2F14BAAE" w:rsidTr="00FD3F2F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74D182" w14:textId="089EC680" w:rsidR="00F81F73" w:rsidRPr="00B47761" w:rsidRDefault="00F81F73" w:rsidP="00F81F73">
            <w:pPr>
              <w:jc w:val="left"/>
              <w:rPr>
                <w:rFonts w:ascii="Open Sans" w:hAnsi="Open Sans" w:cs="Open Sans"/>
                <w:sz w:val="18"/>
              </w:rPr>
            </w:pPr>
            <w:r w:rsidRPr="00B47761">
              <w:rPr>
                <w:rFonts w:ascii="Open Sans" w:hAnsi="Open Sans" w:cs="Open Sans"/>
                <w:sz w:val="18"/>
              </w:rPr>
              <w:t>1</w:t>
            </w:r>
            <w:r>
              <w:rPr>
                <w:rFonts w:ascii="Open Sans" w:hAnsi="Open Sans" w:cs="Open Sans"/>
                <w:sz w:val="18"/>
              </w:rPr>
              <w:t>2</w:t>
            </w:r>
            <w:r w:rsidRPr="00B47761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mars</w:t>
            </w:r>
            <w:r w:rsidRPr="00B47761">
              <w:rPr>
                <w:rFonts w:ascii="Open Sans" w:hAnsi="Open Sans" w:cs="Open Sans"/>
                <w:sz w:val="18"/>
              </w:rPr>
              <w:t>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623CB" w14:textId="0B84BC3F" w:rsidR="00F81F73" w:rsidRPr="00A91FBB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E80C18" w14:textId="7E3678AD" w:rsidR="00F81F73" w:rsidRPr="00A91FBB" w:rsidRDefault="00F81F73" w:rsidP="00F81F73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24DD8C" w14:textId="0AC0831B" w:rsidR="00F81F73" w:rsidRPr="002962FA" w:rsidRDefault="00F81F73" w:rsidP="00F81F73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53FBC1" w14:textId="167258D6" w:rsidR="00F81F73" w:rsidRPr="00CD0F33" w:rsidRDefault="00F81F73" w:rsidP="00F81F73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  <w:tc>
          <w:tcPr>
            <w:tcW w:w="2043" w:type="dxa"/>
            <w:vAlign w:val="center"/>
          </w:tcPr>
          <w:p w14:paraId="494A6A5F" w14:textId="68F09F47" w:rsidR="00F81F73" w:rsidRPr="00A91FBB" w:rsidRDefault="00F81F73" w:rsidP="00F81F73">
            <w:pPr>
              <w:jc w:val="left"/>
            </w:pPr>
          </w:p>
        </w:tc>
        <w:tc>
          <w:tcPr>
            <w:tcW w:w="2043" w:type="dxa"/>
            <w:vAlign w:val="center"/>
          </w:tcPr>
          <w:p w14:paraId="46DF8B17" w14:textId="660856A3" w:rsidR="00F81F73" w:rsidRPr="00A91FBB" w:rsidRDefault="00F81F73" w:rsidP="00F81F73">
            <w:pPr>
              <w:jc w:val="left"/>
            </w:pPr>
          </w:p>
        </w:tc>
        <w:tc>
          <w:tcPr>
            <w:tcW w:w="2043" w:type="dxa"/>
            <w:vAlign w:val="bottom"/>
          </w:tcPr>
          <w:p w14:paraId="08E7BD43" w14:textId="08DB2DB3" w:rsidR="00F81F73" w:rsidRPr="00A91FBB" w:rsidRDefault="00F81F73" w:rsidP="00F81F73">
            <w:pPr>
              <w:jc w:val="left"/>
            </w:pPr>
            <w:r>
              <w:rPr>
                <w:rFonts w:ascii="Open Sans" w:hAnsi="Open Sans" w:cs="Open Sans"/>
                <w:sz w:val="18"/>
              </w:rPr>
              <w:t>8</w:t>
            </w:r>
            <w:r w:rsidRPr="00A91FBB">
              <w:rPr>
                <w:rFonts w:ascii="Open Sans" w:hAnsi="Open Sans" w:cs="Open Sans"/>
                <w:sz w:val="18"/>
              </w:rPr>
              <w:t>0 personnes</w:t>
            </w:r>
          </w:p>
        </w:tc>
        <w:tc>
          <w:tcPr>
            <w:tcW w:w="2043" w:type="dxa"/>
            <w:vAlign w:val="bottom"/>
          </w:tcPr>
          <w:p w14:paraId="3D5466E4" w14:textId="5B74E366" w:rsidR="00F81F73" w:rsidRPr="00A91FBB" w:rsidRDefault="00F81F73" w:rsidP="00F81F73">
            <w:pPr>
              <w:jc w:val="left"/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vAlign w:val="bottom"/>
          </w:tcPr>
          <w:p w14:paraId="69FC1177" w14:textId="2E44A2D0" w:rsidR="00F81F73" w:rsidRPr="00A91FBB" w:rsidRDefault="00F81F73" w:rsidP="00F81F73">
            <w:pPr>
              <w:jc w:val="left"/>
            </w:pPr>
            <w:r>
              <w:rPr>
                <w:rFonts w:ascii="Open Sans" w:hAnsi="Open Sans" w:cs="Open Sans"/>
                <w:sz w:val="18"/>
              </w:rPr>
              <w:t>= 180m²</w:t>
            </w:r>
          </w:p>
        </w:tc>
      </w:tr>
      <w:tr w:rsidR="008A5665" w:rsidRPr="00A91FBB" w14:paraId="0103C5FE" w14:textId="77777777" w:rsidTr="00445DB2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3AAD8" w14:textId="7D6756AC" w:rsidR="008A5665" w:rsidRPr="00B47761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="00F95CD7">
              <w:rPr>
                <w:rFonts w:ascii="Open Sans" w:hAnsi="Open Sans" w:cs="Open Sans"/>
                <w:sz w:val="18"/>
              </w:rPr>
              <w:t>3</w:t>
            </w:r>
            <w:r w:rsidRPr="00A91FBB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mars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DF37D" w14:textId="2A0D267D" w:rsidR="008A5665" w:rsidRPr="00A91FBB" w:rsidRDefault="008A5665" w:rsidP="008A5665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32E624" w14:textId="558A5250" w:rsidR="008A5665" w:rsidRPr="00A91FBB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8</w:t>
            </w:r>
            <w:r w:rsidRPr="00A91FBB">
              <w:rPr>
                <w:rFonts w:ascii="Open Sans" w:hAnsi="Open Sans" w:cs="Open Sans"/>
                <w:sz w:val="18"/>
              </w:rPr>
              <w:t>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B3C3DB" w14:textId="3684BD26" w:rsidR="008A5665" w:rsidRPr="002962FA" w:rsidRDefault="008A5665" w:rsidP="008A5665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6D54B1" w14:textId="1D593ED6" w:rsidR="008A5665" w:rsidRPr="00CD0F33" w:rsidRDefault="008A5665" w:rsidP="008A5665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= 180m²</w:t>
            </w:r>
          </w:p>
        </w:tc>
        <w:tc>
          <w:tcPr>
            <w:tcW w:w="2043" w:type="dxa"/>
          </w:tcPr>
          <w:p w14:paraId="3256E39E" w14:textId="77777777" w:rsidR="008A5665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center"/>
          </w:tcPr>
          <w:p w14:paraId="4A66EBA8" w14:textId="77777777" w:rsidR="008A5665" w:rsidRPr="00A91FBB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696B5BE7" w14:textId="77777777" w:rsidR="008A5665" w:rsidRPr="00A91FBB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56B19EE2" w14:textId="77777777" w:rsidR="008A5665" w:rsidRPr="002962FA" w:rsidRDefault="008A5665" w:rsidP="008A5665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</w:p>
        </w:tc>
        <w:tc>
          <w:tcPr>
            <w:tcW w:w="2043" w:type="dxa"/>
          </w:tcPr>
          <w:p w14:paraId="77292881" w14:textId="77777777" w:rsidR="008A5665" w:rsidRPr="00CD0F33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</w:tr>
      <w:tr w:rsidR="008A5665" w:rsidRPr="00A91FBB" w14:paraId="3F1CE6F5" w14:textId="77777777" w:rsidTr="00FD3F2F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D95C1E" w14:textId="26584DA2" w:rsidR="008A5665" w:rsidRPr="00B47761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  <w:r w:rsidRPr="00B47761">
              <w:rPr>
                <w:rFonts w:ascii="Open Sans" w:hAnsi="Open Sans" w:cs="Open Sans"/>
                <w:sz w:val="18"/>
              </w:rPr>
              <w:t>1</w:t>
            </w:r>
            <w:r w:rsidR="00F95CD7">
              <w:rPr>
                <w:rFonts w:ascii="Open Sans" w:hAnsi="Open Sans" w:cs="Open Sans"/>
                <w:sz w:val="18"/>
              </w:rPr>
              <w:t>3</w:t>
            </w:r>
            <w:r w:rsidRPr="00B47761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mars</w:t>
            </w:r>
            <w:r w:rsidRPr="00B47761">
              <w:rPr>
                <w:rFonts w:ascii="Open Sans" w:hAnsi="Open Sans" w:cs="Open Sans"/>
                <w:sz w:val="18"/>
              </w:rPr>
              <w:t>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FE8B4" w14:textId="523FF48E" w:rsidR="008A5665" w:rsidRPr="00A91FBB" w:rsidRDefault="008A5665" w:rsidP="008A5665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7F1A56" w14:textId="7A95C665" w:rsidR="008A5665" w:rsidRPr="00A91FBB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21F9A8" w14:textId="5EE91696" w:rsidR="008A5665" w:rsidRPr="002962FA" w:rsidRDefault="008A5665" w:rsidP="008A5665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738683" w14:textId="2F14691C" w:rsidR="008A5665" w:rsidRPr="00CD0F33" w:rsidRDefault="008A5665" w:rsidP="008A5665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  <w:tc>
          <w:tcPr>
            <w:tcW w:w="2043" w:type="dxa"/>
          </w:tcPr>
          <w:p w14:paraId="65FC1951" w14:textId="1C9F209A" w:rsidR="008A5665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center"/>
          </w:tcPr>
          <w:p w14:paraId="13642E71" w14:textId="721B4E7E" w:rsidR="008A5665" w:rsidRPr="00A91FBB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05565BC1" w14:textId="06150DF7" w:rsidR="008A5665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2043" w:type="dxa"/>
            <w:vAlign w:val="bottom"/>
          </w:tcPr>
          <w:p w14:paraId="5D0A9F27" w14:textId="70C57560" w:rsidR="008A5665" w:rsidRPr="002962FA" w:rsidRDefault="008A5665" w:rsidP="008A5665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</w:tcPr>
          <w:p w14:paraId="7B88832A" w14:textId="6234CA00" w:rsidR="008A5665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  <w:tr w:rsidR="008A5665" w:rsidRPr="00A91FBB" w14:paraId="3AF07E10" w14:textId="77777777" w:rsidTr="00FD3F2F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4BC914" w14:textId="34E88E25" w:rsidR="008A5665" w:rsidRPr="00B47761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  <w:r w:rsidRPr="00B47761">
              <w:rPr>
                <w:rFonts w:ascii="Open Sans" w:hAnsi="Open Sans" w:cs="Open Sans"/>
                <w:sz w:val="18"/>
              </w:rPr>
              <w:t>1</w:t>
            </w:r>
            <w:r w:rsidR="00F95CD7">
              <w:rPr>
                <w:rFonts w:ascii="Open Sans" w:hAnsi="Open Sans" w:cs="Open Sans"/>
                <w:sz w:val="18"/>
              </w:rPr>
              <w:t>3</w:t>
            </w:r>
            <w:r w:rsidRPr="00B47761">
              <w:rPr>
                <w:rFonts w:ascii="Open Sans" w:hAnsi="Open Sans" w:cs="Open Sans"/>
                <w:sz w:val="18"/>
              </w:rPr>
              <w:t>-</w:t>
            </w:r>
            <w:r>
              <w:rPr>
                <w:rFonts w:ascii="Open Sans" w:hAnsi="Open Sans" w:cs="Open Sans"/>
                <w:sz w:val="18"/>
              </w:rPr>
              <w:t>mars</w:t>
            </w:r>
            <w:r w:rsidRPr="00B47761">
              <w:rPr>
                <w:rFonts w:ascii="Open Sans" w:hAnsi="Open Sans" w:cs="Open Sans"/>
                <w:sz w:val="18"/>
              </w:rPr>
              <w:t>-26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DCC6C" w14:textId="579AB15F" w:rsidR="008A5665" w:rsidRPr="00A91FBB" w:rsidRDefault="008A5665" w:rsidP="008A5665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482200" w14:textId="64937CE6" w:rsidR="008A5665" w:rsidRPr="00A91FBB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D40E0" w14:textId="092B7945" w:rsidR="008A5665" w:rsidRPr="002962FA" w:rsidRDefault="008A5665" w:rsidP="008A5665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BEBA47" w14:textId="63D80D41" w:rsidR="008A5665" w:rsidRPr="00CD0F33" w:rsidRDefault="008A5665" w:rsidP="008A5665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  <w:tc>
          <w:tcPr>
            <w:tcW w:w="2043" w:type="dxa"/>
          </w:tcPr>
          <w:p w14:paraId="69FCF4A8" w14:textId="77777777" w:rsidR="008A5665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center"/>
          </w:tcPr>
          <w:p w14:paraId="2842BA16" w14:textId="77777777" w:rsidR="008A5665" w:rsidRPr="00A91FBB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22E99B6F" w14:textId="77777777" w:rsidR="008A5665" w:rsidRPr="00A91FBB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76FCC910" w14:textId="77777777" w:rsidR="008A5665" w:rsidRPr="002962FA" w:rsidRDefault="008A5665" w:rsidP="008A5665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</w:p>
        </w:tc>
        <w:tc>
          <w:tcPr>
            <w:tcW w:w="2043" w:type="dxa"/>
          </w:tcPr>
          <w:p w14:paraId="5ABA5F8D" w14:textId="77777777" w:rsidR="008A5665" w:rsidRPr="00CD0F33" w:rsidRDefault="008A5665" w:rsidP="008A5665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</w:tr>
      <w:tr w:rsidR="00F95CD7" w:rsidRPr="00A91FBB" w14:paraId="4CB3E370" w14:textId="77777777" w:rsidTr="005578C4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DA58E" w14:textId="3EDE0DA9" w:rsidR="00F95CD7" w:rsidRPr="00B47761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13-mars</w:t>
            </w:r>
            <w:r w:rsidRPr="00A91FBB">
              <w:rPr>
                <w:rFonts w:ascii="Open Sans" w:hAnsi="Open Sans" w:cs="Open Sans"/>
                <w:sz w:val="18"/>
              </w:rPr>
              <w:t>-2</w:t>
            </w: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50A1C" w14:textId="36018997" w:rsidR="00F95CD7" w:rsidRPr="00A91FBB" w:rsidRDefault="00F95CD7" w:rsidP="00F95CD7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419F9F" w14:textId="74082B3C" w:rsidR="00F95CD7" w:rsidRPr="00A91FBB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959398" w14:textId="786FA4A4" w:rsidR="00F95CD7" w:rsidRPr="002962FA" w:rsidRDefault="00F95CD7" w:rsidP="00F95CD7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4BF960" w14:textId="6E0C0D8E" w:rsidR="00F95CD7" w:rsidRPr="00CD0F33" w:rsidRDefault="00F95CD7" w:rsidP="00F95CD7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  <w:tc>
          <w:tcPr>
            <w:tcW w:w="2043" w:type="dxa"/>
          </w:tcPr>
          <w:p w14:paraId="34AA9278" w14:textId="77777777" w:rsidR="00F95CD7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center"/>
          </w:tcPr>
          <w:p w14:paraId="0EC1E116" w14:textId="77777777" w:rsidR="00F95CD7" w:rsidRPr="00A91FBB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3EE4B427" w14:textId="77777777" w:rsidR="00F95CD7" w:rsidRPr="00A91FBB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66E0079E" w14:textId="77777777" w:rsidR="00F95CD7" w:rsidRPr="002962FA" w:rsidRDefault="00F95CD7" w:rsidP="00F95CD7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</w:p>
        </w:tc>
        <w:tc>
          <w:tcPr>
            <w:tcW w:w="2043" w:type="dxa"/>
          </w:tcPr>
          <w:p w14:paraId="3B91353B" w14:textId="77777777" w:rsidR="00F95CD7" w:rsidRPr="00CD0F33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</w:tr>
      <w:tr w:rsidR="00F95CD7" w:rsidRPr="00A91FBB" w14:paraId="6F378EB3" w14:textId="77777777" w:rsidTr="005578C4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86933" w14:textId="471E7FFC" w:rsidR="00F95CD7" w:rsidRPr="00B47761" w:rsidRDefault="008C3AE7" w:rsidP="00F95CD7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17</w:t>
            </w:r>
            <w:r w:rsidR="00F95CD7">
              <w:rPr>
                <w:rFonts w:ascii="Open Sans" w:hAnsi="Open Sans" w:cs="Open Sans"/>
                <w:sz w:val="18"/>
              </w:rPr>
              <w:t>-</w:t>
            </w:r>
            <w:r w:rsidR="00762D94">
              <w:rPr>
                <w:rFonts w:ascii="Open Sans" w:hAnsi="Open Sans" w:cs="Open Sans"/>
                <w:sz w:val="18"/>
              </w:rPr>
              <w:t>mars</w:t>
            </w:r>
            <w:r w:rsidR="00F95CD7" w:rsidRPr="00A91FBB">
              <w:rPr>
                <w:rFonts w:ascii="Open Sans" w:hAnsi="Open Sans" w:cs="Open Sans"/>
                <w:sz w:val="18"/>
              </w:rPr>
              <w:t>-2</w:t>
            </w:r>
            <w:r w:rsidR="00F95CD7"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8A2EA" w14:textId="08B48B1F" w:rsidR="00F95CD7" w:rsidRPr="00A91FBB" w:rsidRDefault="00F95CD7" w:rsidP="00F95CD7">
            <w:pPr>
              <w:jc w:val="center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2EDF99" w14:textId="1149E54D" w:rsidR="00F95CD7" w:rsidRPr="00A91FBB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44BC55" w14:textId="5AEE87EC" w:rsidR="00F95CD7" w:rsidRPr="002962FA" w:rsidRDefault="00F95CD7" w:rsidP="00F95CD7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EC46BC">
              <w:rPr>
                <w:rFonts w:ascii="Open Sans" w:hAnsi="Open Sans" w:cs="Open Sans"/>
                <w:color w:val="0000FF"/>
                <w:sz w:val="18"/>
              </w:rPr>
              <w:t>Amphithéâtre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F9FB38" w14:textId="0BE1577B" w:rsidR="00F95CD7" w:rsidRPr="00CD0F33" w:rsidRDefault="00F95CD7" w:rsidP="00F95CD7">
            <w:pPr>
              <w:jc w:val="center"/>
              <w:rPr>
                <w:rFonts w:ascii="Open Sans" w:hAnsi="Open Sans" w:cs="Open Sans"/>
                <w:sz w:val="18"/>
              </w:rPr>
            </w:pPr>
            <w:proofErr w:type="gramStart"/>
            <w:r>
              <w:rPr>
                <w:rFonts w:ascii="Open Sans" w:hAnsi="Open Sans" w:cs="Open Sans"/>
                <w:sz w:val="18"/>
              </w:rPr>
              <w:t>½</w:t>
            </w:r>
            <w:proofErr w:type="gramEnd"/>
            <w:r>
              <w:rPr>
                <w:rFonts w:ascii="Open Sans" w:hAnsi="Open Sans" w:cs="Open Sans"/>
                <w:sz w:val="18"/>
              </w:rPr>
              <w:t xml:space="preserve"> journée</w:t>
            </w:r>
          </w:p>
        </w:tc>
        <w:tc>
          <w:tcPr>
            <w:tcW w:w="2043" w:type="dxa"/>
          </w:tcPr>
          <w:p w14:paraId="7D27745F" w14:textId="77777777" w:rsidR="00F95CD7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center"/>
          </w:tcPr>
          <w:p w14:paraId="6DA86954" w14:textId="77777777" w:rsidR="00F95CD7" w:rsidRPr="00A91FBB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70DDAF6D" w14:textId="77777777" w:rsidR="00F95CD7" w:rsidRPr="00A91FBB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039FE8CE" w14:textId="77777777" w:rsidR="00F95CD7" w:rsidRPr="002962FA" w:rsidRDefault="00F95CD7" w:rsidP="00F95CD7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</w:p>
        </w:tc>
        <w:tc>
          <w:tcPr>
            <w:tcW w:w="2043" w:type="dxa"/>
          </w:tcPr>
          <w:p w14:paraId="28B2D239" w14:textId="77777777" w:rsidR="00F95CD7" w:rsidRPr="00CD0F33" w:rsidRDefault="00F95CD7" w:rsidP="00F95CD7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</w:tr>
      <w:tr w:rsidR="00762D94" w:rsidRPr="00A91FBB" w14:paraId="06900FEA" w14:textId="77777777" w:rsidTr="007414CB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D923A" w14:textId="5705440D" w:rsidR="00762D94" w:rsidRPr="00B47761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12-mars-2026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FA684" w14:textId="001083CA" w:rsidR="00762D94" w:rsidRPr="00A91FBB" w:rsidRDefault="00762D94" w:rsidP="00762D94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8401EC" w14:textId="149C806D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4AB132" w14:textId="52F7973C" w:rsidR="00762D94" w:rsidRPr="002962FA" w:rsidRDefault="00762D94" w:rsidP="00762D94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7CABC0" w14:textId="77777777" w:rsidR="00762D94" w:rsidRPr="00CD0F33" w:rsidRDefault="00762D94" w:rsidP="00762D94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</w:tcPr>
          <w:p w14:paraId="0CD59D79" w14:textId="77777777" w:rsidR="00762D94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center"/>
          </w:tcPr>
          <w:p w14:paraId="7A06F1B0" w14:textId="77777777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7772D8C2" w14:textId="77777777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0BF27301" w14:textId="77777777" w:rsidR="00762D94" w:rsidRPr="002962FA" w:rsidRDefault="00762D94" w:rsidP="00762D94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</w:p>
        </w:tc>
        <w:tc>
          <w:tcPr>
            <w:tcW w:w="2043" w:type="dxa"/>
          </w:tcPr>
          <w:p w14:paraId="6F32AFD2" w14:textId="77777777" w:rsidR="00762D94" w:rsidRPr="00CD0F33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</w:tr>
      <w:tr w:rsidR="00762D94" w:rsidRPr="00A91FBB" w14:paraId="7F2448AE" w14:textId="77777777" w:rsidTr="007414CB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9550E" w14:textId="15F3D340" w:rsidR="00762D94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19-mars-2026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0B2E1" w14:textId="5943D516" w:rsidR="00762D94" w:rsidRDefault="00762D94" w:rsidP="00762D94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CB55CD" w14:textId="1A5284A9" w:rsidR="00762D94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A7812D" w14:textId="6AB80ECD" w:rsidR="00762D94" w:rsidRPr="002962FA" w:rsidRDefault="00762D94" w:rsidP="00762D94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135DCE" w14:textId="77777777" w:rsidR="00762D94" w:rsidRPr="00CD0F33" w:rsidRDefault="00762D94" w:rsidP="00762D94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</w:tcPr>
          <w:p w14:paraId="7702AC75" w14:textId="77777777" w:rsidR="00762D94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center"/>
          </w:tcPr>
          <w:p w14:paraId="3C9EF1D3" w14:textId="77777777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38B00617" w14:textId="77777777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53E68369" w14:textId="77777777" w:rsidR="00762D94" w:rsidRPr="002962FA" w:rsidRDefault="00762D94" w:rsidP="00762D94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</w:p>
        </w:tc>
        <w:tc>
          <w:tcPr>
            <w:tcW w:w="2043" w:type="dxa"/>
          </w:tcPr>
          <w:p w14:paraId="4D4C31EE" w14:textId="77777777" w:rsidR="00762D94" w:rsidRPr="00CD0F33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</w:tr>
      <w:tr w:rsidR="00762D94" w:rsidRPr="00A91FBB" w14:paraId="5973FE20" w14:textId="77777777" w:rsidTr="007414CB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49FDF" w14:textId="6031AA64" w:rsidR="00762D94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24-mars-2026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62AEB" w14:textId="68E41961" w:rsidR="00762D94" w:rsidRDefault="00762D94" w:rsidP="00762D94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794B6C" w14:textId="11AE7A7A" w:rsidR="00762D94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4F1DBE" w14:textId="6D9D64CC" w:rsidR="00762D94" w:rsidRPr="002962FA" w:rsidRDefault="00762D94" w:rsidP="00762D94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34BBA6" w14:textId="77777777" w:rsidR="00762D94" w:rsidRPr="00CD0F33" w:rsidRDefault="00762D94" w:rsidP="00762D94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</w:tcPr>
          <w:p w14:paraId="720F8D90" w14:textId="77777777" w:rsidR="00762D94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center"/>
          </w:tcPr>
          <w:p w14:paraId="59B6C3B3" w14:textId="77777777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537E8391" w14:textId="77777777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378A2DD7" w14:textId="77777777" w:rsidR="00762D94" w:rsidRPr="002962FA" w:rsidRDefault="00762D94" w:rsidP="00762D94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</w:p>
        </w:tc>
        <w:tc>
          <w:tcPr>
            <w:tcW w:w="2043" w:type="dxa"/>
          </w:tcPr>
          <w:p w14:paraId="4B0D549E" w14:textId="77777777" w:rsidR="00762D94" w:rsidRPr="00CD0F33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</w:tr>
      <w:tr w:rsidR="00762D94" w:rsidRPr="00A91FBB" w14:paraId="0A7A27BB" w14:textId="77777777" w:rsidTr="00FB3FE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81B32" w14:textId="26AC5522" w:rsidR="00762D94" w:rsidRPr="00B47761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31-mars-2026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8207B" w14:textId="4B32E1A4" w:rsidR="00762D94" w:rsidRPr="00A91FBB" w:rsidRDefault="00762D94" w:rsidP="00762D94">
            <w:pPr>
              <w:jc w:val="center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E30E49" w14:textId="7A073A99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20 personnes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7ED40" w14:textId="0260009D" w:rsidR="00762D94" w:rsidRPr="002962FA" w:rsidRDefault="00762D94" w:rsidP="00762D94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4564DA" w14:textId="77777777" w:rsidR="00762D94" w:rsidRPr="00CD0F33" w:rsidRDefault="00762D94" w:rsidP="00762D94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</w:tcPr>
          <w:p w14:paraId="7E3AC64C" w14:textId="1AE2E426" w:rsidR="00762D94" w:rsidRPr="00B47761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center"/>
          </w:tcPr>
          <w:p w14:paraId="2FD66046" w14:textId="1FB26BEB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043" w:type="dxa"/>
            <w:vAlign w:val="bottom"/>
          </w:tcPr>
          <w:p w14:paraId="4E383146" w14:textId="389571A1" w:rsidR="00762D94" w:rsidRPr="00A91FBB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r w:rsidRPr="00A91FBB">
              <w:rPr>
                <w:rFonts w:ascii="Open Sans" w:hAnsi="Open Sans" w:cs="Open Sans"/>
                <w:sz w:val="18"/>
              </w:rPr>
              <w:t>50 personnes</w:t>
            </w:r>
          </w:p>
        </w:tc>
        <w:tc>
          <w:tcPr>
            <w:tcW w:w="2043" w:type="dxa"/>
            <w:vAlign w:val="bottom"/>
          </w:tcPr>
          <w:p w14:paraId="5CC72E15" w14:textId="5834F737" w:rsidR="00762D94" w:rsidRPr="002962FA" w:rsidRDefault="00762D94" w:rsidP="00762D94">
            <w:pPr>
              <w:jc w:val="left"/>
              <w:rPr>
                <w:rFonts w:ascii="Open Sans" w:hAnsi="Open Sans" w:cs="Open Sans"/>
                <w:color w:val="00B050"/>
                <w:sz w:val="18"/>
              </w:rPr>
            </w:pPr>
            <w:r w:rsidRPr="002962FA">
              <w:rPr>
                <w:rFonts w:ascii="Open Sans" w:hAnsi="Open Sans" w:cs="Open Sans"/>
                <w:color w:val="00B050"/>
                <w:sz w:val="18"/>
              </w:rPr>
              <w:t>Modulable</w:t>
            </w:r>
          </w:p>
        </w:tc>
        <w:tc>
          <w:tcPr>
            <w:tcW w:w="2043" w:type="dxa"/>
          </w:tcPr>
          <w:p w14:paraId="603FCBCB" w14:textId="02FCEEFF" w:rsidR="00762D94" w:rsidRPr="00CD0F33" w:rsidRDefault="00762D94" w:rsidP="00762D94">
            <w:pPr>
              <w:jc w:val="left"/>
              <w:rPr>
                <w:rFonts w:ascii="Open Sans" w:hAnsi="Open Sans" w:cs="Open Sans"/>
                <w:sz w:val="18"/>
              </w:rPr>
            </w:pPr>
            <w:proofErr w:type="gramStart"/>
            <w:r w:rsidRPr="00CD0F33">
              <w:rPr>
                <w:rFonts w:ascii="Open Sans" w:hAnsi="Open Sans" w:cs="Open Sans"/>
                <w:sz w:val="18"/>
              </w:rPr>
              <w:t>avoir</w:t>
            </w:r>
            <w:proofErr w:type="gramEnd"/>
            <w:r w:rsidRPr="00CD0F33">
              <w:rPr>
                <w:rFonts w:ascii="Open Sans" w:hAnsi="Open Sans" w:cs="Open Sans"/>
                <w:sz w:val="18"/>
              </w:rPr>
              <w:t xml:space="preserve"> les 3 salles sur le même palier</w:t>
            </w:r>
          </w:p>
        </w:tc>
      </w:tr>
    </w:tbl>
    <w:p w14:paraId="04ADEED6" w14:textId="77777777" w:rsidR="00382F0F" w:rsidRDefault="00382F0F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i/>
          <w:color w:val="FF0000"/>
          <w:sz w:val="18"/>
        </w:rPr>
      </w:pPr>
    </w:p>
    <w:p w14:paraId="75DEAEF9" w14:textId="36AF787C" w:rsidR="00591C5E" w:rsidRPr="00382F0F" w:rsidRDefault="00803E16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b/>
          <w:bCs/>
          <w:iCs/>
          <w:color w:val="auto"/>
          <w:sz w:val="18"/>
        </w:rPr>
      </w:pPr>
      <w:r w:rsidRPr="00382F0F">
        <w:rPr>
          <w:rFonts w:ascii="Open Sans" w:hAnsi="Open Sans" w:cs="Open Sans"/>
          <w:b/>
          <w:bCs/>
          <w:iCs/>
          <w:color w:val="auto"/>
          <w:sz w:val="18"/>
        </w:rPr>
        <w:t xml:space="preserve">Ce planning est fourni à titre indicatif, pour donner une </w:t>
      </w:r>
      <w:r w:rsidR="00F0059C" w:rsidRPr="00382F0F">
        <w:rPr>
          <w:rFonts w:ascii="Open Sans" w:hAnsi="Open Sans" w:cs="Open Sans"/>
          <w:b/>
          <w:bCs/>
          <w:iCs/>
          <w:color w:val="auto"/>
          <w:sz w:val="18"/>
        </w:rPr>
        <w:t>idée sur</w:t>
      </w:r>
      <w:r w:rsidR="008E718F" w:rsidRPr="00382F0F">
        <w:rPr>
          <w:rFonts w:ascii="Open Sans" w:hAnsi="Open Sans" w:cs="Open Sans"/>
          <w:b/>
          <w:bCs/>
          <w:iCs/>
          <w:color w:val="auto"/>
          <w:sz w:val="18"/>
        </w:rPr>
        <w:t xml:space="preserve"> </w:t>
      </w:r>
      <w:r w:rsidRPr="00382F0F">
        <w:rPr>
          <w:rFonts w:ascii="Open Sans" w:hAnsi="Open Sans" w:cs="Open Sans"/>
          <w:b/>
          <w:bCs/>
          <w:iCs/>
          <w:color w:val="auto"/>
          <w:sz w:val="18"/>
        </w:rPr>
        <w:t xml:space="preserve">les besoins par </w:t>
      </w:r>
      <w:r w:rsidR="00F95CD7" w:rsidRPr="00382F0F">
        <w:rPr>
          <w:rFonts w:ascii="Open Sans" w:hAnsi="Open Sans" w:cs="Open Sans"/>
          <w:b/>
          <w:bCs/>
          <w:iCs/>
          <w:color w:val="auto"/>
          <w:sz w:val="18"/>
        </w:rPr>
        <w:t>trim</w:t>
      </w:r>
      <w:r w:rsidRPr="00382F0F">
        <w:rPr>
          <w:rFonts w:ascii="Open Sans" w:hAnsi="Open Sans" w:cs="Open Sans"/>
          <w:b/>
          <w:bCs/>
          <w:iCs/>
          <w:color w:val="auto"/>
          <w:sz w:val="18"/>
        </w:rPr>
        <w:t>estre.</w:t>
      </w:r>
    </w:p>
    <w:p w14:paraId="5AC723A4" w14:textId="5B5855E7" w:rsidR="00510C1A" w:rsidRDefault="00510C1A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i/>
          <w:color w:val="FF0000"/>
          <w:sz w:val="18"/>
        </w:rPr>
      </w:pPr>
    </w:p>
    <w:p w14:paraId="3388966C" w14:textId="77777777" w:rsidR="00510C1A" w:rsidRPr="00510C1A" w:rsidRDefault="00510C1A" w:rsidP="00510C1A">
      <w:pPr>
        <w:pStyle w:val="En-tte"/>
        <w:rPr>
          <w:rFonts w:ascii="Open Sans" w:hAnsi="Open Sans" w:cs="Open Sans"/>
          <w:color w:val="auto"/>
          <w:sz w:val="18"/>
        </w:rPr>
      </w:pPr>
      <w:r w:rsidRPr="00510C1A">
        <w:rPr>
          <w:rFonts w:ascii="Open Sans" w:hAnsi="Open Sans" w:cs="Open Sans"/>
          <w:color w:val="auto"/>
          <w:sz w:val="18"/>
        </w:rPr>
        <w:t>Les réservations des salles se feront par l’envoi d’un bon de commande au prestataire.</w:t>
      </w:r>
    </w:p>
    <w:p w14:paraId="2B604838" w14:textId="19FF819B" w:rsidR="00510C1A" w:rsidRPr="00510C1A" w:rsidRDefault="00510C1A" w:rsidP="00510C1A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  <w:color w:val="auto"/>
          <w:sz w:val="18"/>
        </w:rPr>
      </w:pPr>
      <w:r w:rsidRPr="00510C1A">
        <w:rPr>
          <w:rFonts w:ascii="Open Sans" w:hAnsi="Open Sans" w:cs="Open Sans"/>
          <w:color w:val="auto"/>
          <w:sz w:val="18"/>
        </w:rPr>
        <w:t xml:space="preserve">Aucun acompte ne sera versé pour confirmation, le bon de commande confirmera la réservation de la salle.   </w:t>
      </w:r>
    </w:p>
    <w:p w14:paraId="1E400CA6" w14:textId="4856A2B7" w:rsidR="00227BDB" w:rsidRPr="00A91FBB" w:rsidRDefault="00227BDB" w:rsidP="00382F0F">
      <w:pPr>
        <w:pStyle w:val="Titre2"/>
      </w:pPr>
      <w:bookmarkStart w:id="10" w:name="_Toc128193590"/>
      <w:bookmarkStart w:id="11" w:name="_Toc130915642"/>
      <w:bookmarkStart w:id="12" w:name="_Toc216341534"/>
      <w:r w:rsidRPr="00A91FBB">
        <w:t>SPECIFICATIONS TECHNIQUES</w:t>
      </w:r>
      <w:bookmarkEnd w:id="12"/>
      <w:r w:rsidRPr="00A91FBB">
        <w:t xml:space="preserve"> </w:t>
      </w:r>
      <w:bookmarkEnd w:id="10"/>
      <w:bookmarkEnd w:id="11"/>
    </w:p>
    <w:p w14:paraId="45FC1459" w14:textId="57D221A6" w:rsidR="00255BEC" w:rsidRPr="00A91FBB" w:rsidRDefault="00255BEC" w:rsidP="00255BEC">
      <w:pPr>
        <w:rPr>
          <w:rFonts w:ascii="Open Sans" w:hAnsi="Open Sans" w:cs="Open Sans"/>
        </w:rPr>
      </w:pPr>
    </w:p>
    <w:p w14:paraId="6178E9D3" w14:textId="01AD9D67" w:rsidR="00390D99" w:rsidRPr="00A91FBB" w:rsidRDefault="0015535D" w:rsidP="00390D99">
      <w:pPr>
        <w:rPr>
          <w:rFonts w:ascii="Open Sans" w:hAnsi="Open Sans" w:cs="Open Sans"/>
          <w:sz w:val="18"/>
          <w:szCs w:val="18"/>
        </w:rPr>
      </w:pPr>
      <w:r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L’objet du marché est la mise à disposition </w:t>
      </w:r>
      <w:r w:rsidR="007D7D2F" w:rsidRPr="00A91FBB">
        <w:rPr>
          <w:rFonts w:ascii="Open Sans" w:hAnsi="Open Sans" w:cs="Open Sans"/>
          <w:color w:val="000000" w:themeColor="text1"/>
          <w:sz w:val="18"/>
          <w:szCs w:val="18"/>
        </w:rPr>
        <w:t>des salles permettant de dispenser des cours, des formations ou des séminaires – ate</w:t>
      </w:r>
      <w:r w:rsidR="00390D99">
        <w:rPr>
          <w:rFonts w:ascii="Open Sans" w:hAnsi="Open Sans" w:cs="Open Sans"/>
          <w:color w:val="000000" w:themeColor="text1"/>
          <w:sz w:val="18"/>
          <w:szCs w:val="18"/>
        </w:rPr>
        <w:t>liers – coaching au personnel</w:t>
      </w:r>
      <w:r w:rsidR="007D7D2F"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390D99" w:rsidRPr="00A91FBB">
        <w:rPr>
          <w:rFonts w:ascii="Open Sans" w:hAnsi="Open Sans" w:cs="Open Sans"/>
          <w:sz w:val="18"/>
          <w:szCs w:val="18"/>
        </w:rPr>
        <w:t xml:space="preserve">de </w:t>
      </w:r>
      <w:r w:rsidR="00390D99" w:rsidRPr="00A91FBB">
        <w:rPr>
          <w:rFonts w:ascii="Open Sans" w:hAnsi="Open Sans" w:cs="Open Sans"/>
          <w:color w:val="auto"/>
          <w:sz w:val="18"/>
          <w:szCs w:val="18"/>
        </w:rPr>
        <w:t>l’Assistance Publique – Hôpitaux de Paris</w:t>
      </w:r>
      <w:r w:rsidR="00216780">
        <w:rPr>
          <w:rFonts w:ascii="Open Sans" w:hAnsi="Open Sans" w:cs="Open Sans"/>
          <w:color w:val="auto"/>
          <w:sz w:val="18"/>
          <w:szCs w:val="18"/>
        </w:rPr>
        <w:t xml:space="preserve"> </w:t>
      </w:r>
      <w:r w:rsidR="007D7D2F" w:rsidRPr="00A91FBB">
        <w:rPr>
          <w:rFonts w:ascii="Open Sans" w:hAnsi="Open Sans" w:cs="Open Sans"/>
          <w:color w:val="000000" w:themeColor="text1"/>
          <w:sz w:val="18"/>
          <w:szCs w:val="18"/>
        </w:rPr>
        <w:t>ou au personnel l</w:t>
      </w:r>
      <w:r w:rsidR="0043418C" w:rsidRPr="00A91FBB">
        <w:rPr>
          <w:rFonts w:ascii="Open Sans" w:hAnsi="Open Sans" w:cs="Open Sans"/>
          <w:color w:val="000000" w:themeColor="text1"/>
          <w:sz w:val="18"/>
          <w:szCs w:val="18"/>
        </w:rPr>
        <w:t>ié par convention avec</w:t>
      </w:r>
      <w:r w:rsidR="00390D99" w:rsidRPr="00A91FBB">
        <w:rPr>
          <w:rFonts w:ascii="Open Sans" w:hAnsi="Open Sans" w:cs="Open Sans"/>
          <w:sz w:val="18"/>
          <w:szCs w:val="18"/>
        </w:rPr>
        <w:t xml:space="preserve"> </w:t>
      </w:r>
      <w:r w:rsidR="00390D99" w:rsidRPr="00A91FBB">
        <w:rPr>
          <w:rFonts w:ascii="Open Sans" w:hAnsi="Open Sans" w:cs="Open Sans"/>
          <w:color w:val="auto"/>
          <w:sz w:val="18"/>
          <w:szCs w:val="18"/>
        </w:rPr>
        <w:t>l’Assistance Publique – Hôpitaux de Paris</w:t>
      </w:r>
      <w:r w:rsidR="00216780">
        <w:rPr>
          <w:rFonts w:ascii="Open Sans" w:hAnsi="Open Sans" w:cs="Open Sans"/>
          <w:color w:val="auto"/>
          <w:sz w:val="18"/>
          <w:szCs w:val="18"/>
        </w:rPr>
        <w:t>.</w:t>
      </w:r>
    </w:p>
    <w:p w14:paraId="6EE4969A" w14:textId="4138FD1B" w:rsidR="0043418C" w:rsidRPr="00A91FBB" w:rsidRDefault="0043418C" w:rsidP="00255BEC">
      <w:pPr>
        <w:rPr>
          <w:rFonts w:ascii="Open Sans" w:hAnsi="Open Sans" w:cs="Open Sans"/>
          <w:color w:val="000000" w:themeColor="text1"/>
          <w:sz w:val="18"/>
          <w:szCs w:val="18"/>
        </w:rPr>
      </w:pPr>
    </w:p>
    <w:p w14:paraId="3361CBE6" w14:textId="26913B01" w:rsidR="00255BEC" w:rsidRPr="00A91FBB" w:rsidRDefault="007D7D2F" w:rsidP="00255BEC">
      <w:pPr>
        <w:rPr>
          <w:rFonts w:ascii="Open Sans" w:hAnsi="Open Sans" w:cs="Open Sans"/>
          <w:color w:val="000000" w:themeColor="text1"/>
          <w:sz w:val="18"/>
          <w:szCs w:val="18"/>
        </w:rPr>
      </w:pPr>
      <w:r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Le marché est passé pour le compte du </w:t>
      </w:r>
      <w:r w:rsidR="00366622">
        <w:rPr>
          <w:rFonts w:ascii="Open Sans" w:hAnsi="Open Sans" w:cs="Open Sans"/>
          <w:color w:val="000000" w:themeColor="text1"/>
          <w:sz w:val="18"/>
          <w:szCs w:val="18"/>
        </w:rPr>
        <w:t>CFDC rattaché</w:t>
      </w:r>
      <w:r w:rsidRPr="00A91FBB">
        <w:rPr>
          <w:rFonts w:ascii="Open Sans" w:hAnsi="Open Sans" w:cs="Open Sans"/>
          <w:color w:val="000000" w:themeColor="text1"/>
          <w:sz w:val="18"/>
          <w:szCs w:val="18"/>
        </w:rPr>
        <w:t xml:space="preserve"> à la Direction de la DRH.</w:t>
      </w:r>
    </w:p>
    <w:p w14:paraId="63E4C9F3" w14:textId="5DC1B707" w:rsidR="007D7D2F" w:rsidRPr="00A91FBB" w:rsidRDefault="007D7D2F" w:rsidP="00255BEC">
      <w:pPr>
        <w:rPr>
          <w:rFonts w:ascii="Open Sans" w:hAnsi="Open Sans" w:cs="Open Sans"/>
          <w:color w:val="000000" w:themeColor="text1"/>
          <w:sz w:val="18"/>
          <w:szCs w:val="18"/>
        </w:rPr>
      </w:pPr>
    </w:p>
    <w:p w14:paraId="6B9778D5" w14:textId="4F744408" w:rsidR="007D7D2F" w:rsidRPr="00A91FBB" w:rsidRDefault="007D7D2F" w:rsidP="00255BEC">
      <w:pPr>
        <w:rPr>
          <w:rFonts w:ascii="Open Sans" w:hAnsi="Open Sans" w:cs="Open Sans"/>
          <w:color w:val="000000" w:themeColor="text1"/>
          <w:sz w:val="18"/>
          <w:szCs w:val="18"/>
        </w:rPr>
      </w:pPr>
      <w:r w:rsidRPr="00A91FBB">
        <w:rPr>
          <w:rFonts w:ascii="Open Sans" w:hAnsi="Open Sans" w:cs="Open Sans"/>
          <w:color w:val="000000" w:themeColor="text1"/>
          <w:sz w:val="18"/>
          <w:szCs w:val="18"/>
        </w:rPr>
        <w:t>Il est demandé aux candidats d’établir leur proposition selon les besoins décrits ci-après :</w:t>
      </w:r>
    </w:p>
    <w:p w14:paraId="3A62CA56" w14:textId="124E9905" w:rsidR="007D7D2F" w:rsidRPr="00A91FBB" w:rsidRDefault="007D7D2F" w:rsidP="00255BEC">
      <w:pPr>
        <w:rPr>
          <w:rFonts w:ascii="Open Sans" w:hAnsi="Open Sans" w:cs="Open Sans"/>
          <w:sz w:val="18"/>
        </w:rPr>
      </w:pPr>
    </w:p>
    <w:p w14:paraId="7F50CB76" w14:textId="7E3654BB" w:rsidR="0015535D" w:rsidRPr="00A91FBB" w:rsidRDefault="0015535D" w:rsidP="007D7D2F">
      <w:pPr>
        <w:pStyle w:val="Paragraphedeliste"/>
        <w:numPr>
          <w:ilvl w:val="0"/>
          <w:numId w:val="2"/>
        </w:numPr>
        <w:rPr>
          <w:rFonts w:ascii="Open Sans" w:hAnsi="Open Sans" w:cs="Open Sans"/>
          <w:b/>
          <w:sz w:val="18"/>
        </w:rPr>
      </w:pPr>
      <w:r w:rsidRPr="00A91FBB">
        <w:rPr>
          <w:rFonts w:ascii="Open Sans" w:hAnsi="Open Sans" w:cs="Open Sans"/>
          <w:b/>
          <w:sz w:val="18"/>
        </w:rPr>
        <w:t>Lieu d’exécution des prestations</w:t>
      </w:r>
    </w:p>
    <w:p w14:paraId="5F64CB37" w14:textId="697486BD" w:rsidR="0015535D" w:rsidRPr="00A91FBB" w:rsidRDefault="0015535D" w:rsidP="0015535D">
      <w:pPr>
        <w:rPr>
          <w:rFonts w:ascii="Open Sans" w:hAnsi="Open Sans" w:cs="Open Sans"/>
          <w:b/>
          <w:sz w:val="18"/>
        </w:rPr>
      </w:pPr>
    </w:p>
    <w:p w14:paraId="3661F04E" w14:textId="35CF2593" w:rsidR="0015535D" w:rsidRPr="00A91FBB" w:rsidRDefault="003A72F3" w:rsidP="00C90011">
      <w:pPr>
        <w:pStyle w:val="Paragraphedeliste"/>
        <w:numPr>
          <w:ilvl w:val="0"/>
          <w:numId w:val="11"/>
        </w:numPr>
        <w:rPr>
          <w:rFonts w:ascii="Open Sans" w:hAnsi="Open Sans" w:cs="Open Sans"/>
          <w:b/>
          <w:sz w:val="18"/>
        </w:rPr>
      </w:pPr>
      <w:r w:rsidRPr="00A91FBB">
        <w:rPr>
          <w:rFonts w:ascii="Open Sans" w:hAnsi="Open Sans" w:cs="Open Sans"/>
          <w:sz w:val="18"/>
        </w:rPr>
        <w:t xml:space="preserve">Pour des raisons techniques liées notamment à l’organisation des hôpitaux les sites doivent se situer dans un périmètre déterminé. </w:t>
      </w:r>
      <w:r w:rsidR="0015535D" w:rsidRPr="00A91FBB">
        <w:rPr>
          <w:rFonts w:ascii="Open Sans" w:hAnsi="Open Sans" w:cs="Open Sans"/>
          <w:sz w:val="18"/>
        </w:rPr>
        <w:t xml:space="preserve">Les prestations seront exécutées dans des locaux situés </w:t>
      </w:r>
      <w:r w:rsidR="009F45F1">
        <w:rPr>
          <w:rFonts w:ascii="Open Sans" w:hAnsi="Open Sans" w:cs="Open Sans"/>
          <w:sz w:val="18"/>
        </w:rPr>
        <w:t>dans</w:t>
      </w:r>
      <w:r w:rsidR="0015535D" w:rsidRPr="00A91FBB">
        <w:rPr>
          <w:rFonts w:ascii="Open Sans" w:hAnsi="Open Sans" w:cs="Open Sans"/>
          <w:sz w:val="18"/>
        </w:rPr>
        <w:t xml:space="preserve"> Paris </w:t>
      </w:r>
      <w:r w:rsidR="00366622">
        <w:rPr>
          <w:rFonts w:ascii="Open Sans" w:hAnsi="Open Sans" w:cs="Open Sans"/>
          <w:sz w:val="18"/>
        </w:rPr>
        <w:t>intra-muros</w:t>
      </w:r>
      <w:r w:rsidR="0015535D" w:rsidRPr="00A91FBB">
        <w:rPr>
          <w:rFonts w:ascii="Open Sans" w:hAnsi="Open Sans" w:cs="Open Sans"/>
          <w:sz w:val="18"/>
        </w:rPr>
        <w:t>.</w:t>
      </w:r>
      <w:r w:rsidRPr="00A91FBB">
        <w:rPr>
          <w:rFonts w:ascii="Open Sans" w:hAnsi="Open Sans" w:cs="Open Sans"/>
          <w:sz w:val="18"/>
        </w:rPr>
        <w:t xml:space="preserve"> </w:t>
      </w:r>
    </w:p>
    <w:p w14:paraId="591B917F" w14:textId="77777777" w:rsidR="003A72F3" w:rsidRPr="00A91FBB" w:rsidRDefault="003A72F3" w:rsidP="003A72F3">
      <w:pPr>
        <w:pStyle w:val="Paragraphedeliste"/>
        <w:rPr>
          <w:rFonts w:ascii="Open Sans" w:hAnsi="Open Sans" w:cs="Open Sans"/>
          <w:b/>
          <w:sz w:val="18"/>
        </w:rPr>
      </w:pPr>
    </w:p>
    <w:p w14:paraId="6C510B83" w14:textId="2879E426" w:rsidR="007D7D2F" w:rsidRPr="00A91FBB" w:rsidRDefault="0015535D" w:rsidP="007D7D2F">
      <w:pPr>
        <w:pStyle w:val="Paragraphedeliste"/>
        <w:numPr>
          <w:ilvl w:val="0"/>
          <w:numId w:val="2"/>
        </w:numPr>
        <w:rPr>
          <w:rFonts w:ascii="Open Sans" w:hAnsi="Open Sans" w:cs="Open Sans"/>
          <w:b/>
          <w:sz w:val="18"/>
        </w:rPr>
      </w:pPr>
      <w:r w:rsidRPr="00A91FBB">
        <w:rPr>
          <w:rFonts w:ascii="Open Sans" w:hAnsi="Open Sans" w:cs="Open Sans"/>
          <w:b/>
          <w:sz w:val="18"/>
        </w:rPr>
        <w:t>Salles</w:t>
      </w:r>
      <w:r w:rsidR="007D7D2F" w:rsidRPr="00A91FBB">
        <w:rPr>
          <w:rFonts w:ascii="Open Sans" w:hAnsi="Open Sans" w:cs="Open Sans"/>
          <w:b/>
          <w:sz w:val="18"/>
        </w:rPr>
        <w:t xml:space="preserve"> </w:t>
      </w:r>
    </w:p>
    <w:p w14:paraId="05658FD6" w14:textId="5E9D5545" w:rsidR="00286980" w:rsidRPr="00A91FBB" w:rsidRDefault="00286980" w:rsidP="00253E37">
      <w:pPr>
        <w:rPr>
          <w:rFonts w:ascii="Open Sans" w:hAnsi="Open Sans" w:cs="Open Sans"/>
          <w:sz w:val="18"/>
        </w:rPr>
      </w:pPr>
    </w:p>
    <w:p w14:paraId="244BAE55" w14:textId="7012E5CD" w:rsidR="00286980" w:rsidRPr="00A91FBB" w:rsidRDefault="00286980" w:rsidP="00253E37">
      <w:pPr>
        <w:pStyle w:val="Paragraphedeliste"/>
        <w:numPr>
          <w:ilvl w:val="0"/>
          <w:numId w:val="11"/>
        </w:numPr>
        <w:rPr>
          <w:rFonts w:ascii="Open Sans" w:hAnsi="Open Sans" w:cs="Open Sans"/>
          <w:sz w:val="18"/>
        </w:rPr>
      </w:pPr>
      <w:r w:rsidRPr="00A91FBB">
        <w:rPr>
          <w:rFonts w:ascii="Open Sans" w:hAnsi="Open Sans" w:cs="Open Sans"/>
          <w:sz w:val="18"/>
        </w:rPr>
        <w:t>Proposer plusieurs types de salles sur un même lieu</w:t>
      </w:r>
      <w:r w:rsidR="00366622">
        <w:rPr>
          <w:rFonts w:ascii="Open Sans" w:hAnsi="Open Sans" w:cs="Open Sans"/>
          <w:sz w:val="18"/>
        </w:rPr>
        <w:t>,</w:t>
      </w:r>
    </w:p>
    <w:p w14:paraId="7EA2C4AA" w14:textId="19A083E8" w:rsidR="00591C5E" w:rsidRDefault="00591C5E" w:rsidP="00591C5E">
      <w:pPr>
        <w:pStyle w:val="Paragraphedeliste"/>
        <w:numPr>
          <w:ilvl w:val="0"/>
          <w:numId w:val="11"/>
        </w:numPr>
        <w:rPr>
          <w:rFonts w:ascii="Open Sans" w:hAnsi="Open Sans" w:cs="Open Sans"/>
          <w:sz w:val="18"/>
        </w:rPr>
      </w:pPr>
      <w:r w:rsidRPr="00A91FBB">
        <w:rPr>
          <w:rFonts w:ascii="Open Sans" w:hAnsi="Open Sans" w:cs="Open Sans"/>
          <w:sz w:val="18"/>
        </w:rPr>
        <w:t xml:space="preserve">Capacité d’accueil de 20 personnes, 50 personnes et jusqu’à </w:t>
      </w:r>
      <w:r w:rsidR="00366622">
        <w:rPr>
          <w:rFonts w:ascii="Open Sans" w:hAnsi="Open Sans" w:cs="Open Sans"/>
          <w:sz w:val="18"/>
        </w:rPr>
        <w:t>150</w:t>
      </w:r>
      <w:r w:rsidRPr="00A91FBB">
        <w:rPr>
          <w:rFonts w:ascii="Open Sans" w:hAnsi="Open Sans" w:cs="Open Sans"/>
          <w:sz w:val="18"/>
        </w:rPr>
        <w:t xml:space="preserve"> personnes </w:t>
      </w:r>
      <w:r w:rsidR="00390D99">
        <w:rPr>
          <w:rFonts w:ascii="Open Sans" w:hAnsi="Open Sans" w:cs="Open Sans"/>
          <w:sz w:val="18"/>
        </w:rPr>
        <w:t>sous différentes configurations</w:t>
      </w:r>
      <w:r w:rsidR="00390D99" w:rsidRPr="00A91FBB">
        <w:rPr>
          <w:rFonts w:ascii="Open Sans" w:hAnsi="Open Sans" w:cs="Open Sans"/>
          <w:sz w:val="18"/>
        </w:rPr>
        <w:t xml:space="preserve"> : théâtre, conférence ou en U</w:t>
      </w:r>
      <w:r w:rsidR="00366622">
        <w:rPr>
          <w:rFonts w:ascii="Open Sans" w:hAnsi="Open Sans" w:cs="Open Sans"/>
          <w:sz w:val="18"/>
        </w:rPr>
        <w:t>,</w:t>
      </w:r>
    </w:p>
    <w:p w14:paraId="49B57E29" w14:textId="47D6EEC6" w:rsidR="008005C6" w:rsidRPr="00A91FBB" w:rsidRDefault="008005C6" w:rsidP="00591C5E">
      <w:pPr>
        <w:pStyle w:val="Paragraphedeliste"/>
        <w:numPr>
          <w:ilvl w:val="0"/>
          <w:numId w:val="11"/>
        </w:numPr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 xml:space="preserve">Disposer d’un espace de convivialité extérieur, </w:t>
      </w:r>
      <w:r w:rsidR="00C06965">
        <w:rPr>
          <w:rFonts w:ascii="Open Sans" w:hAnsi="Open Sans" w:cs="Open Sans"/>
          <w:sz w:val="18"/>
        </w:rPr>
        <w:t>en option, précisé au moment de la demande</w:t>
      </w:r>
      <w:r w:rsidR="00595C9E">
        <w:rPr>
          <w:rFonts w:ascii="Open Sans" w:hAnsi="Open Sans" w:cs="Open Sans"/>
          <w:sz w:val="18"/>
        </w:rPr>
        <w:t xml:space="preserve"> de réservation</w:t>
      </w:r>
      <w:r w:rsidR="00160EE4">
        <w:rPr>
          <w:rFonts w:ascii="Open Sans" w:hAnsi="Open Sans" w:cs="Open Sans"/>
          <w:sz w:val="18"/>
        </w:rPr>
        <w:t>,</w:t>
      </w:r>
    </w:p>
    <w:p w14:paraId="65DA8F33" w14:textId="3DF11C65" w:rsidR="00591C5E" w:rsidRPr="00A91FBB" w:rsidRDefault="00591C5E" w:rsidP="00253E37">
      <w:pPr>
        <w:pStyle w:val="Paragraphedeliste"/>
        <w:numPr>
          <w:ilvl w:val="0"/>
          <w:numId w:val="11"/>
        </w:numPr>
        <w:rPr>
          <w:rFonts w:ascii="Open Sans" w:hAnsi="Open Sans" w:cs="Open Sans"/>
          <w:sz w:val="18"/>
        </w:rPr>
      </w:pPr>
      <w:r w:rsidRPr="00A91FBB">
        <w:rPr>
          <w:rFonts w:ascii="Open Sans" w:hAnsi="Open Sans" w:cs="Open Sans"/>
          <w:sz w:val="18"/>
        </w:rPr>
        <w:t xml:space="preserve">Disponibilité des salles du lundi au </w:t>
      </w:r>
      <w:r w:rsidR="00366622">
        <w:rPr>
          <w:rFonts w:ascii="Open Sans" w:hAnsi="Open Sans" w:cs="Open Sans"/>
          <w:sz w:val="18"/>
        </w:rPr>
        <w:t>vendre</w:t>
      </w:r>
      <w:r w:rsidRPr="00A91FBB">
        <w:rPr>
          <w:rFonts w:ascii="Open Sans" w:hAnsi="Open Sans" w:cs="Open Sans"/>
          <w:sz w:val="18"/>
        </w:rPr>
        <w:t>di de 8H30 à 19H30 et exceptionnellement 20H30</w:t>
      </w:r>
      <w:r w:rsidR="00366622">
        <w:rPr>
          <w:rFonts w:ascii="Open Sans" w:hAnsi="Open Sans" w:cs="Open Sans"/>
          <w:sz w:val="18"/>
        </w:rPr>
        <w:t>,</w:t>
      </w:r>
    </w:p>
    <w:p w14:paraId="0EB5C78E" w14:textId="2EE97852" w:rsidR="00286980" w:rsidRPr="00A91FBB" w:rsidRDefault="00286980" w:rsidP="00591C5E">
      <w:pPr>
        <w:pStyle w:val="Paragraphedeliste"/>
        <w:numPr>
          <w:ilvl w:val="0"/>
          <w:numId w:val="11"/>
        </w:numPr>
        <w:rPr>
          <w:rFonts w:ascii="Open Sans" w:hAnsi="Open Sans" w:cs="Open Sans"/>
          <w:sz w:val="18"/>
        </w:rPr>
      </w:pPr>
      <w:r w:rsidRPr="00A91FBB">
        <w:rPr>
          <w:rFonts w:ascii="Open Sans" w:hAnsi="Open Sans" w:cs="Open Sans"/>
          <w:sz w:val="18"/>
        </w:rPr>
        <w:t xml:space="preserve">Répondre aux règles de sécurité et d’hygiène, et accessibles aux personnes </w:t>
      </w:r>
      <w:r w:rsidR="00902E77">
        <w:rPr>
          <w:rFonts w:ascii="Open Sans" w:hAnsi="Open Sans" w:cs="Open Sans"/>
          <w:sz w:val="18"/>
        </w:rPr>
        <w:t>en situation de handicap</w:t>
      </w:r>
      <w:r w:rsidR="00366622">
        <w:rPr>
          <w:rFonts w:ascii="Open Sans" w:hAnsi="Open Sans" w:cs="Open Sans"/>
          <w:sz w:val="18"/>
        </w:rPr>
        <w:t>,</w:t>
      </w:r>
    </w:p>
    <w:p w14:paraId="12BE0F27" w14:textId="0F2D906A" w:rsidR="00286980" w:rsidRPr="00A91FBB" w:rsidRDefault="00286980" w:rsidP="00286980">
      <w:pPr>
        <w:rPr>
          <w:rFonts w:ascii="Open Sans" w:hAnsi="Open Sans" w:cs="Open Sans"/>
          <w:b/>
          <w:sz w:val="18"/>
        </w:rPr>
      </w:pPr>
    </w:p>
    <w:p w14:paraId="4D314BC4" w14:textId="2FD01F1C" w:rsidR="008005C6" w:rsidRDefault="008005C6">
      <w:pPr>
        <w:jc w:val="left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br w:type="page"/>
      </w:r>
    </w:p>
    <w:p w14:paraId="5E464186" w14:textId="77777777" w:rsidR="00FA0627" w:rsidRPr="00A91FBB" w:rsidRDefault="00FA0627" w:rsidP="00FA0627">
      <w:pPr>
        <w:pStyle w:val="Paragraphedeliste"/>
        <w:ind w:left="1440"/>
        <w:rPr>
          <w:rFonts w:ascii="Open Sans" w:hAnsi="Open Sans" w:cs="Open Sans"/>
          <w:sz w:val="18"/>
        </w:rPr>
      </w:pPr>
    </w:p>
    <w:p w14:paraId="0A1CCA4F" w14:textId="40DA5B44" w:rsidR="00FA0627" w:rsidRPr="00A91FBB" w:rsidRDefault="00FA0627" w:rsidP="00FA0627">
      <w:pPr>
        <w:pStyle w:val="Paragraphedeliste"/>
        <w:numPr>
          <w:ilvl w:val="0"/>
          <w:numId w:val="2"/>
        </w:numPr>
        <w:rPr>
          <w:rFonts w:ascii="Open Sans" w:hAnsi="Open Sans" w:cs="Open Sans"/>
          <w:b/>
          <w:sz w:val="18"/>
        </w:rPr>
      </w:pPr>
      <w:r w:rsidRPr="00A91FBB">
        <w:rPr>
          <w:rFonts w:ascii="Open Sans" w:hAnsi="Open Sans" w:cs="Open Sans"/>
          <w:b/>
          <w:sz w:val="18"/>
        </w:rPr>
        <w:t>Matériel et équipement</w:t>
      </w:r>
    </w:p>
    <w:p w14:paraId="13EC143A" w14:textId="77777777" w:rsidR="00FA0627" w:rsidRPr="00A91FBB" w:rsidRDefault="00FA0627" w:rsidP="00FA0627">
      <w:pPr>
        <w:pStyle w:val="Paragraphedeliste"/>
        <w:rPr>
          <w:rFonts w:ascii="Open Sans" w:hAnsi="Open Sans" w:cs="Open Sans"/>
          <w:sz w:val="18"/>
        </w:rPr>
      </w:pPr>
    </w:p>
    <w:p w14:paraId="65196ACF" w14:textId="484C8F0A" w:rsidR="00FA0627" w:rsidRPr="00390D99" w:rsidRDefault="00FA0627" w:rsidP="00FD4BC8">
      <w:pPr>
        <w:pStyle w:val="Paragraphedeliste"/>
        <w:numPr>
          <w:ilvl w:val="0"/>
          <w:numId w:val="11"/>
        </w:numPr>
        <w:rPr>
          <w:rFonts w:ascii="Open Sans" w:hAnsi="Open Sans" w:cs="Open Sans"/>
          <w:color w:val="000000" w:themeColor="text1"/>
          <w:sz w:val="18"/>
          <w:szCs w:val="18"/>
        </w:rPr>
      </w:pPr>
      <w:r w:rsidRPr="00390D99">
        <w:rPr>
          <w:rFonts w:ascii="Open Sans" w:hAnsi="Open Sans" w:cs="Open Sans"/>
          <w:color w:val="000000" w:themeColor="text1"/>
          <w:sz w:val="18"/>
          <w:szCs w:val="18"/>
        </w:rPr>
        <w:t>PC portable</w:t>
      </w:r>
      <w:r w:rsidR="008005C6">
        <w:rPr>
          <w:rFonts w:ascii="Open Sans" w:hAnsi="Open Sans" w:cs="Open Sans"/>
          <w:color w:val="000000" w:themeColor="text1"/>
          <w:sz w:val="18"/>
          <w:szCs w:val="18"/>
        </w:rPr>
        <w:t>,</w:t>
      </w:r>
    </w:p>
    <w:p w14:paraId="506AF148" w14:textId="219BCF1D" w:rsidR="00FA0627" w:rsidRPr="00390D99" w:rsidRDefault="00FA0627" w:rsidP="00FD4BC8">
      <w:pPr>
        <w:pStyle w:val="Paragraphedeliste"/>
        <w:numPr>
          <w:ilvl w:val="0"/>
          <w:numId w:val="11"/>
        </w:numPr>
        <w:rPr>
          <w:rFonts w:ascii="Open Sans" w:hAnsi="Open Sans" w:cs="Open Sans"/>
          <w:color w:val="000000" w:themeColor="text1"/>
          <w:sz w:val="18"/>
          <w:szCs w:val="18"/>
        </w:rPr>
      </w:pPr>
      <w:r w:rsidRPr="00390D99">
        <w:rPr>
          <w:rFonts w:ascii="Open Sans" w:hAnsi="Open Sans" w:cs="Open Sans"/>
          <w:color w:val="000000" w:themeColor="text1"/>
          <w:sz w:val="18"/>
          <w:szCs w:val="18"/>
        </w:rPr>
        <w:t>Vidéo projecteur et écran de projection</w:t>
      </w:r>
      <w:r w:rsidR="008005C6">
        <w:rPr>
          <w:rFonts w:ascii="Open Sans" w:hAnsi="Open Sans" w:cs="Open Sans"/>
          <w:color w:val="000000" w:themeColor="text1"/>
          <w:sz w:val="18"/>
          <w:szCs w:val="18"/>
        </w:rPr>
        <w:t>,</w:t>
      </w:r>
      <w:r w:rsidR="00722F1A">
        <w:rPr>
          <w:rFonts w:ascii="Open Sans" w:hAnsi="Open Sans" w:cs="Open Sans"/>
          <w:color w:val="000000" w:themeColor="text1"/>
          <w:sz w:val="18"/>
          <w:szCs w:val="18"/>
        </w:rPr>
        <w:t xml:space="preserve"> avec système de visioconférence</w:t>
      </w:r>
      <w:r w:rsidR="000C62D0">
        <w:rPr>
          <w:rFonts w:ascii="Open Sans" w:hAnsi="Open Sans" w:cs="Open Sans"/>
          <w:color w:val="000000" w:themeColor="text1"/>
          <w:sz w:val="18"/>
          <w:szCs w:val="18"/>
        </w:rPr>
        <w:t>,</w:t>
      </w:r>
    </w:p>
    <w:p w14:paraId="45261F17" w14:textId="51D3B6FD" w:rsidR="00FA0627" w:rsidRPr="00390D99" w:rsidRDefault="00FA0627" w:rsidP="00FD4BC8">
      <w:pPr>
        <w:pStyle w:val="Paragraphedeliste"/>
        <w:numPr>
          <w:ilvl w:val="0"/>
          <w:numId w:val="11"/>
        </w:numPr>
        <w:rPr>
          <w:rFonts w:ascii="Open Sans" w:hAnsi="Open Sans" w:cs="Open Sans"/>
          <w:color w:val="000000" w:themeColor="text1"/>
          <w:sz w:val="18"/>
          <w:szCs w:val="18"/>
        </w:rPr>
      </w:pPr>
      <w:r w:rsidRPr="00390D99">
        <w:rPr>
          <w:rFonts w:ascii="Open Sans" w:hAnsi="Open Sans" w:cs="Open Sans"/>
          <w:color w:val="000000" w:themeColor="text1"/>
          <w:sz w:val="18"/>
          <w:szCs w:val="18"/>
        </w:rPr>
        <w:t>Micro HF captation audiovisuelle</w:t>
      </w:r>
      <w:r w:rsidR="000C62D0">
        <w:rPr>
          <w:rFonts w:ascii="Open Sans" w:hAnsi="Open Sans" w:cs="Open Sans"/>
          <w:color w:val="000000" w:themeColor="text1"/>
          <w:sz w:val="18"/>
          <w:szCs w:val="18"/>
        </w:rPr>
        <w:t>,</w:t>
      </w:r>
      <w:r w:rsidR="004E2821">
        <w:rPr>
          <w:rFonts w:ascii="Open Sans" w:hAnsi="Open Sans" w:cs="Open Sans"/>
          <w:color w:val="000000" w:themeColor="text1"/>
          <w:sz w:val="18"/>
          <w:szCs w:val="18"/>
        </w:rPr>
        <w:t xml:space="preserve"> possibilité d’un deuxième micro en</w:t>
      </w:r>
      <w:r w:rsidR="00BD24A5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4E2821">
        <w:rPr>
          <w:rFonts w:ascii="Open Sans" w:hAnsi="Open Sans" w:cs="Open Sans"/>
          <w:color w:val="000000" w:themeColor="text1"/>
          <w:sz w:val="18"/>
          <w:szCs w:val="18"/>
        </w:rPr>
        <w:t>option</w:t>
      </w:r>
      <w:r w:rsidR="00BD24A5">
        <w:rPr>
          <w:rFonts w:ascii="Open Sans" w:hAnsi="Open Sans" w:cs="Open Sans"/>
          <w:color w:val="000000" w:themeColor="text1"/>
          <w:sz w:val="18"/>
          <w:szCs w:val="18"/>
        </w:rPr>
        <w:t>,</w:t>
      </w:r>
    </w:p>
    <w:p w14:paraId="48A8DD86" w14:textId="4B5A8926" w:rsidR="00FA0627" w:rsidRPr="00390D99" w:rsidRDefault="00C22CC3" w:rsidP="00FD4BC8">
      <w:pPr>
        <w:pStyle w:val="Paragraphedeliste"/>
        <w:numPr>
          <w:ilvl w:val="0"/>
          <w:numId w:val="11"/>
        </w:numPr>
        <w:rPr>
          <w:rFonts w:ascii="Open Sans" w:hAnsi="Open Sans" w:cs="Open Sans"/>
          <w:color w:val="000000" w:themeColor="text1"/>
          <w:sz w:val="18"/>
          <w:szCs w:val="18"/>
        </w:rPr>
      </w:pPr>
      <w:r w:rsidRPr="00390D99">
        <w:rPr>
          <w:rFonts w:ascii="Open Sans" w:hAnsi="Open Sans" w:cs="Open Sans"/>
          <w:color w:val="000000" w:themeColor="text1"/>
          <w:sz w:val="18"/>
          <w:szCs w:val="18"/>
        </w:rPr>
        <w:t>WIFI et accès à internet inclus dans l’offre</w:t>
      </w:r>
      <w:r w:rsidR="000C62D0">
        <w:rPr>
          <w:rFonts w:ascii="Open Sans" w:hAnsi="Open Sans" w:cs="Open Sans"/>
          <w:color w:val="000000" w:themeColor="text1"/>
          <w:sz w:val="18"/>
          <w:szCs w:val="18"/>
        </w:rPr>
        <w:t>,</w:t>
      </w:r>
    </w:p>
    <w:p w14:paraId="11F80B1F" w14:textId="6B4C56B6" w:rsidR="00FA0627" w:rsidRPr="00390D99" w:rsidRDefault="00254A82" w:rsidP="00FD4BC8">
      <w:pPr>
        <w:pStyle w:val="Paragraphedeliste"/>
        <w:numPr>
          <w:ilvl w:val="0"/>
          <w:numId w:val="11"/>
        </w:numPr>
        <w:rPr>
          <w:rFonts w:ascii="Open Sans" w:hAnsi="Open Sans" w:cs="Open Sans"/>
          <w:color w:val="000000" w:themeColor="text1"/>
          <w:sz w:val="18"/>
          <w:szCs w:val="18"/>
        </w:rPr>
      </w:pPr>
      <w:r w:rsidRPr="00390D99">
        <w:rPr>
          <w:rFonts w:ascii="Open Sans" w:hAnsi="Open Sans" w:cs="Open Sans"/>
          <w:color w:val="000000" w:themeColor="text1"/>
          <w:sz w:val="18"/>
          <w:szCs w:val="18"/>
        </w:rPr>
        <w:t>Prises électriques standards</w:t>
      </w:r>
      <w:r w:rsidR="000C62D0">
        <w:rPr>
          <w:rFonts w:ascii="Open Sans" w:hAnsi="Open Sans" w:cs="Open Sans"/>
          <w:color w:val="000000" w:themeColor="text1"/>
          <w:sz w:val="18"/>
          <w:szCs w:val="18"/>
        </w:rPr>
        <w:t>,</w:t>
      </w:r>
    </w:p>
    <w:p w14:paraId="70A07D9E" w14:textId="22A7545F" w:rsidR="00FA0627" w:rsidRPr="00390D99" w:rsidRDefault="00FA0627" w:rsidP="00FD4BC8">
      <w:pPr>
        <w:pStyle w:val="Paragraphedeliste"/>
        <w:numPr>
          <w:ilvl w:val="0"/>
          <w:numId w:val="11"/>
        </w:numPr>
        <w:rPr>
          <w:rFonts w:ascii="Open Sans" w:hAnsi="Open Sans" w:cs="Open Sans"/>
          <w:color w:val="000000" w:themeColor="text1"/>
          <w:sz w:val="18"/>
          <w:szCs w:val="18"/>
        </w:rPr>
      </w:pPr>
      <w:r w:rsidRPr="00390D99">
        <w:rPr>
          <w:rFonts w:ascii="Open Sans" w:hAnsi="Open Sans" w:cs="Open Sans"/>
          <w:color w:val="000000" w:themeColor="text1"/>
          <w:sz w:val="18"/>
          <w:szCs w:val="18"/>
        </w:rPr>
        <w:t>Paperboard.</w:t>
      </w:r>
    </w:p>
    <w:p w14:paraId="7CE40AB0" w14:textId="2B3DDCBC" w:rsidR="00667FFC" w:rsidRPr="00A91FBB" w:rsidRDefault="00667FFC" w:rsidP="00667FFC">
      <w:pPr>
        <w:rPr>
          <w:rFonts w:ascii="Open Sans" w:hAnsi="Open Sans" w:cs="Open Sans"/>
          <w:color w:val="000000" w:themeColor="text1"/>
          <w:sz w:val="16"/>
          <w:szCs w:val="18"/>
        </w:rPr>
      </w:pPr>
    </w:p>
    <w:p w14:paraId="095F73C1" w14:textId="01BD6D09" w:rsidR="00667FFC" w:rsidRPr="00A91FBB" w:rsidRDefault="00667FFC" w:rsidP="00667FFC">
      <w:pPr>
        <w:pStyle w:val="Paragraphedeliste"/>
        <w:numPr>
          <w:ilvl w:val="0"/>
          <w:numId w:val="2"/>
        </w:numPr>
        <w:rPr>
          <w:rFonts w:ascii="Open Sans" w:hAnsi="Open Sans" w:cs="Open Sans"/>
          <w:b/>
          <w:sz w:val="18"/>
        </w:rPr>
      </w:pPr>
      <w:r w:rsidRPr="00A91FBB">
        <w:rPr>
          <w:rFonts w:ascii="Open Sans" w:hAnsi="Open Sans" w:cs="Open Sans"/>
          <w:b/>
          <w:sz w:val="18"/>
        </w:rPr>
        <w:t>C</w:t>
      </w:r>
      <w:r w:rsidR="006D7B0A" w:rsidRPr="00A91FBB">
        <w:rPr>
          <w:rFonts w:ascii="Open Sans" w:hAnsi="Open Sans" w:cs="Open Sans"/>
          <w:b/>
          <w:sz w:val="18"/>
        </w:rPr>
        <w:t xml:space="preserve">ollation pour les </w:t>
      </w:r>
      <w:r w:rsidR="0082379B" w:rsidRPr="00A91FBB">
        <w:rPr>
          <w:rFonts w:ascii="Open Sans" w:hAnsi="Open Sans" w:cs="Open Sans"/>
          <w:b/>
          <w:sz w:val="18"/>
        </w:rPr>
        <w:t>s</w:t>
      </w:r>
      <w:r w:rsidR="006D7B0A" w:rsidRPr="00A91FBB">
        <w:rPr>
          <w:rFonts w:ascii="Open Sans" w:hAnsi="Open Sans" w:cs="Open Sans"/>
          <w:b/>
          <w:sz w:val="18"/>
        </w:rPr>
        <w:t>tagiaires</w:t>
      </w:r>
    </w:p>
    <w:p w14:paraId="4C162DA2" w14:textId="5E89D5F5" w:rsidR="00667FFC" w:rsidRPr="00A91FBB" w:rsidRDefault="00667FFC" w:rsidP="00667FFC">
      <w:pPr>
        <w:rPr>
          <w:rFonts w:ascii="Open Sans" w:hAnsi="Open Sans" w:cs="Open Sans"/>
          <w:sz w:val="18"/>
        </w:rPr>
      </w:pPr>
    </w:p>
    <w:p w14:paraId="68E1FF54" w14:textId="397ECC6B" w:rsidR="00667FFC" w:rsidRPr="00A91FBB" w:rsidRDefault="006D7B0A" w:rsidP="00286980">
      <w:pPr>
        <w:rPr>
          <w:rFonts w:ascii="Open Sans" w:hAnsi="Open Sans" w:cs="Open Sans"/>
          <w:sz w:val="18"/>
        </w:rPr>
      </w:pPr>
      <w:r w:rsidRPr="00A91FBB">
        <w:rPr>
          <w:rFonts w:ascii="Open Sans" w:hAnsi="Open Sans" w:cs="Open Sans"/>
          <w:sz w:val="18"/>
        </w:rPr>
        <w:t>Les mises à disposition</w:t>
      </w:r>
      <w:r w:rsidR="00667FFC" w:rsidRPr="00A91FBB">
        <w:rPr>
          <w:rFonts w:ascii="Open Sans" w:hAnsi="Open Sans" w:cs="Open Sans"/>
          <w:sz w:val="18"/>
        </w:rPr>
        <w:t xml:space="preserve"> de</w:t>
      </w:r>
      <w:r w:rsidRPr="00A91FBB">
        <w:rPr>
          <w:rFonts w:ascii="Open Sans" w:hAnsi="Open Sans" w:cs="Open Sans"/>
          <w:sz w:val="18"/>
        </w:rPr>
        <w:t>s</w:t>
      </w:r>
      <w:r w:rsidR="00667FFC" w:rsidRPr="00A91FBB">
        <w:rPr>
          <w:rFonts w:ascii="Open Sans" w:hAnsi="Open Sans" w:cs="Open Sans"/>
          <w:sz w:val="18"/>
        </w:rPr>
        <w:t xml:space="preserve"> salle</w:t>
      </w:r>
      <w:r w:rsidR="003A72F3" w:rsidRPr="00A91FBB">
        <w:rPr>
          <w:rFonts w:ascii="Open Sans" w:hAnsi="Open Sans" w:cs="Open Sans"/>
          <w:sz w:val="18"/>
        </w:rPr>
        <w:t>s</w:t>
      </w:r>
      <w:r w:rsidR="00667FFC" w:rsidRPr="00A91FBB">
        <w:rPr>
          <w:rFonts w:ascii="Open Sans" w:hAnsi="Open Sans" w:cs="Open Sans"/>
          <w:sz w:val="18"/>
        </w:rPr>
        <w:t xml:space="preserve"> incluront</w:t>
      </w:r>
      <w:r w:rsidR="000C62D0">
        <w:rPr>
          <w:rFonts w:ascii="Open Sans" w:hAnsi="Open Sans" w:cs="Open Sans"/>
          <w:sz w:val="18"/>
        </w:rPr>
        <w:t>, selon les demandes</w:t>
      </w:r>
      <w:r w:rsidR="00816BEF">
        <w:rPr>
          <w:rFonts w:ascii="Open Sans" w:hAnsi="Open Sans" w:cs="Open Sans"/>
          <w:sz w:val="18"/>
        </w:rPr>
        <w:t>,</w:t>
      </w:r>
      <w:r w:rsidR="00667FFC" w:rsidRPr="00A91FBB">
        <w:rPr>
          <w:rFonts w:ascii="Open Sans" w:hAnsi="Open Sans" w:cs="Open Sans"/>
          <w:sz w:val="18"/>
        </w:rPr>
        <w:t xml:space="preserve"> la fournitu</w:t>
      </w:r>
      <w:r w:rsidRPr="00A91FBB">
        <w:rPr>
          <w:rFonts w:ascii="Open Sans" w:hAnsi="Open Sans" w:cs="Open Sans"/>
          <w:sz w:val="18"/>
        </w:rPr>
        <w:t>re de collation</w:t>
      </w:r>
      <w:r w:rsidR="00816BEF">
        <w:rPr>
          <w:rFonts w:ascii="Open Sans" w:hAnsi="Open Sans" w:cs="Open Sans"/>
          <w:sz w:val="18"/>
        </w:rPr>
        <w:t>s</w:t>
      </w:r>
      <w:r w:rsidRPr="00A91FBB">
        <w:rPr>
          <w:rFonts w:ascii="Open Sans" w:hAnsi="Open Sans" w:cs="Open Sans"/>
          <w:sz w:val="18"/>
        </w:rPr>
        <w:t xml:space="preserve"> pour les usagers</w:t>
      </w:r>
      <w:r w:rsidR="00667FFC" w:rsidRPr="00A91FBB">
        <w:rPr>
          <w:rFonts w:ascii="Open Sans" w:hAnsi="Open Sans" w:cs="Open Sans"/>
          <w:sz w:val="18"/>
        </w:rPr>
        <w:t>, constituées de :  eau, café, thé, gâteaux</w:t>
      </w:r>
      <w:r w:rsidR="00390D99">
        <w:rPr>
          <w:rFonts w:ascii="Open Sans" w:hAnsi="Open Sans" w:cs="Open Sans"/>
          <w:sz w:val="18"/>
        </w:rPr>
        <w:t xml:space="preserve"> secs</w:t>
      </w:r>
      <w:r w:rsidR="00667FFC" w:rsidRPr="00A91FBB">
        <w:rPr>
          <w:rFonts w:ascii="Open Sans" w:hAnsi="Open Sans" w:cs="Open Sans"/>
          <w:sz w:val="18"/>
        </w:rPr>
        <w:t xml:space="preserve"> individuels</w:t>
      </w:r>
      <w:r w:rsidR="00D65556">
        <w:rPr>
          <w:rFonts w:ascii="Open Sans" w:hAnsi="Open Sans" w:cs="Open Sans"/>
          <w:sz w:val="18"/>
        </w:rPr>
        <w:t xml:space="preserve"> </w:t>
      </w:r>
      <w:r w:rsidR="00BD24A5">
        <w:rPr>
          <w:rFonts w:ascii="Open Sans" w:hAnsi="Open Sans" w:cs="Open Sans"/>
          <w:sz w:val="18"/>
        </w:rPr>
        <w:t>et</w:t>
      </w:r>
      <w:r w:rsidR="00D65556">
        <w:rPr>
          <w:rFonts w:ascii="Open Sans" w:hAnsi="Open Sans" w:cs="Open Sans"/>
          <w:sz w:val="18"/>
        </w:rPr>
        <w:t xml:space="preserve"> </w:t>
      </w:r>
      <w:r w:rsidR="00C86056">
        <w:rPr>
          <w:rFonts w:ascii="Open Sans" w:hAnsi="Open Sans" w:cs="Open Sans"/>
          <w:sz w:val="18"/>
        </w:rPr>
        <w:t>pour certaines</w:t>
      </w:r>
      <w:r w:rsidR="00BD24A5">
        <w:rPr>
          <w:rFonts w:ascii="Open Sans" w:hAnsi="Open Sans" w:cs="Open Sans"/>
          <w:sz w:val="18"/>
        </w:rPr>
        <w:t xml:space="preserve"> formations</w:t>
      </w:r>
      <w:r w:rsidR="007151B9">
        <w:rPr>
          <w:rFonts w:ascii="Open Sans" w:hAnsi="Open Sans" w:cs="Open Sans"/>
          <w:sz w:val="18"/>
        </w:rPr>
        <w:t>,</w:t>
      </w:r>
      <w:r w:rsidR="00C86056">
        <w:rPr>
          <w:rFonts w:ascii="Open Sans" w:hAnsi="Open Sans" w:cs="Open Sans"/>
          <w:sz w:val="18"/>
        </w:rPr>
        <w:t xml:space="preserve"> une prestation repas (à titre exceptionnel)</w:t>
      </w:r>
      <w:r w:rsidR="00667FFC" w:rsidRPr="00A91FBB">
        <w:rPr>
          <w:rFonts w:ascii="Open Sans" w:hAnsi="Open Sans" w:cs="Open Sans"/>
          <w:sz w:val="18"/>
        </w:rPr>
        <w:t>.</w:t>
      </w:r>
    </w:p>
    <w:p w14:paraId="7F49E70B" w14:textId="77777777" w:rsidR="00667FFC" w:rsidRPr="00A91FBB" w:rsidRDefault="00667FFC" w:rsidP="00286980">
      <w:pPr>
        <w:rPr>
          <w:rFonts w:ascii="Open Sans" w:hAnsi="Open Sans" w:cs="Open Sans"/>
          <w:sz w:val="18"/>
        </w:rPr>
      </w:pPr>
    </w:p>
    <w:p w14:paraId="0F3E9E8A" w14:textId="77777777" w:rsidR="00FA0627" w:rsidRPr="00A91FBB" w:rsidRDefault="00FA0627" w:rsidP="00FA0627">
      <w:pPr>
        <w:pStyle w:val="Paragraphedeliste"/>
        <w:ind w:left="1440"/>
        <w:rPr>
          <w:rFonts w:ascii="Open Sans" w:hAnsi="Open Sans" w:cs="Open Sans"/>
          <w:sz w:val="18"/>
        </w:rPr>
      </w:pPr>
    </w:p>
    <w:p w14:paraId="7A26601E" w14:textId="02D364F1" w:rsidR="005D09ED" w:rsidRDefault="005D09ED" w:rsidP="005D09ED">
      <w:pPr>
        <w:pStyle w:val="Paragraphedeliste"/>
        <w:numPr>
          <w:ilvl w:val="0"/>
          <w:numId w:val="2"/>
        </w:numPr>
        <w:rPr>
          <w:rFonts w:ascii="Open Sans" w:hAnsi="Open Sans" w:cs="Open Sans"/>
          <w:b/>
          <w:sz w:val="18"/>
        </w:rPr>
      </w:pPr>
      <w:r w:rsidRPr="00A91FBB">
        <w:rPr>
          <w:rFonts w:ascii="Open Sans" w:hAnsi="Open Sans" w:cs="Open Sans"/>
          <w:b/>
          <w:sz w:val="18"/>
        </w:rPr>
        <w:t>Suivi de la prestation</w:t>
      </w:r>
    </w:p>
    <w:p w14:paraId="5029FBFD" w14:textId="77777777" w:rsidR="007151B9" w:rsidRDefault="007151B9" w:rsidP="007151B9">
      <w:pPr>
        <w:pStyle w:val="Paragraphedeliste"/>
        <w:rPr>
          <w:rFonts w:ascii="Open Sans" w:hAnsi="Open Sans" w:cs="Open Sans"/>
          <w:b/>
          <w:sz w:val="18"/>
        </w:rPr>
      </w:pPr>
    </w:p>
    <w:p w14:paraId="4D375413" w14:textId="03D84CB5" w:rsidR="00C10BF8" w:rsidRPr="00C8304A" w:rsidRDefault="00C8304A" w:rsidP="00C8304A">
      <w:pPr>
        <w:pStyle w:val="Paragraphedeliste"/>
        <w:numPr>
          <w:ilvl w:val="0"/>
          <w:numId w:val="21"/>
        </w:numPr>
        <w:rPr>
          <w:rFonts w:ascii="Open Sans" w:hAnsi="Open Sans" w:cs="Open Sans"/>
          <w:sz w:val="18"/>
        </w:rPr>
      </w:pPr>
      <w:r w:rsidRPr="00C8304A">
        <w:rPr>
          <w:rFonts w:ascii="Open Sans" w:hAnsi="Open Sans" w:cs="Open Sans"/>
          <w:sz w:val="18"/>
        </w:rPr>
        <w:t>L’ouverture et la fermeture des salles par le prestataire</w:t>
      </w:r>
      <w:r w:rsidR="00C86056">
        <w:rPr>
          <w:rFonts w:ascii="Open Sans" w:hAnsi="Open Sans" w:cs="Open Sans"/>
          <w:sz w:val="18"/>
        </w:rPr>
        <w:t>,</w:t>
      </w:r>
    </w:p>
    <w:p w14:paraId="47213AA3" w14:textId="4D0542A1" w:rsidR="0013211C" w:rsidRPr="00A91FBB" w:rsidRDefault="0013211C" w:rsidP="00253E37">
      <w:pPr>
        <w:pStyle w:val="Paragraphedeliste"/>
        <w:numPr>
          <w:ilvl w:val="0"/>
          <w:numId w:val="17"/>
        </w:numPr>
        <w:rPr>
          <w:rFonts w:ascii="Open Sans" w:hAnsi="Open Sans" w:cs="Open Sans"/>
          <w:sz w:val="18"/>
        </w:rPr>
      </w:pPr>
      <w:r w:rsidRPr="00A91FBB">
        <w:rPr>
          <w:rFonts w:ascii="Open Sans" w:hAnsi="Open Sans" w:cs="Open Sans"/>
          <w:sz w:val="18"/>
        </w:rPr>
        <w:t>L’accueil</w:t>
      </w:r>
      <w:r w:rsidR="007B2D6E" w:rsidRPr="00A91FBB">
        <w:rPr>
          <w:rFonts w:ascii="Open Sans" w:hAnsi="Open Sans" w:cs="Open Sans"/>
          <w:sz w:val="18"/>
        </w:rPr>
        <w:t xml:space="preserve"> et </w:t>
      </w:r>
      <w:r w:rsidRPr="00A91FBB">
        <w:rPr>
          <w:rFonts w:ascii="Open Sans" w:hAnsi="Open Sans" w:cs="Open Sans"/>
          <w:sz w:val="18"/>
        </w:rPr>
        <w:t>l’orientation</w:t>
      </w:r>
      <w:r w:rsidR="007B2D6E" w:rsidRPr="00A91FBB">
        <w:rPr>
          <w:rFonts w:ascii="Open Sans" w:hAnsi="Open Sans" w:cs="Open Sans"/>
          <w:sz w:val="18"/>
        </w:rPr>
        <w:t xml:space="preserve"> </w:t>
      </w:r>
      <w:r w:rsidR="003A72F3" w:rsidRPr="00A91FBB">
        <w:rPr>
          <w:rFonts w:ascii="Open Sans" w:hAnsi="Open Sans" w:cs="Open Sans"/>
          <w:sz w:val="18"/>
        </w:rPr>
        <w:t xml:space="preserve">des </w:t>
      </w:r>
      <w:r w:rsidR="007B2D6E" w:rsidRPr="00A91FBB">
        <w:rPr>
          <w:rFonts w:ascii="Open Sans" w:hAnsi="Open Sans" w:cs="Open Sans"/>
          <w:sz w:val="18"/>
        </w:rPr>
        <w:t>usagers</w:t>
      </w:r>
      <w:r w:rsidRPr="00A91FBB">
        <w:rPr>
          <w:rFonts w:ascii="Open Sans" w:hAnsi="Open Sans" w:cs="Open Sans"/>
          <w:sz w:val="18"/>
        </w:rPr>
        <w:t xml:space="preserve"> et l</w:t>
      </w:r>
      <w:r w:rsidR="005D09ED" w:rsidRPr="00A91FBB">
        <w:rPr>
          <w:rFonts w:ascii="Open Sans" w:hAnsi="Open Sans" w:cs="Open Sans"/>
          <w:sz w:val="18"/>
        </w:rPr>
        <w:t xml:space="preserve">a présence d’une </w:t>
      </w:r>
      <w:r w:rsidRPr="00A91FBB">
        <w:rPr>
          <w:rFonts w:ascii="Open Sans" w:hAnsi="Open Sans" w:cs="Open Sans"/>
          <w:sz w:val="18"/>
        </w:rPr>
        <w:t>assistance technique sur site</w:t>
      </w:r>
      <w:r w:rsidR="00C86056">
        <w:rPr>
          <w:rFonts w:ascii="Open Sans" w:hAnsi="Open Sans" w:cs="Open Sans"/>
          <w:sz w:val="18"/>
        </w:rPr>
        <w:t>,</w:t>
      </w:r>
    </w:p>
    <w:p w14:paraId="423EF4C9" w14:textId="2A9FC69E" w:rsidR="00C8304A" w:rsidRPr="00A92500" w:rsidRDefault="0013211C" w:rsidP="00F96B6A">
      <w:pPr>
        <w:pStyle w:val="Paragraphedeliste"/>
        <w:numPr>
          <w:ilvl w:val="0"/>
          <w:numId w:val="17"/>
        </w:numPr>
        <w:rPr>
          <w:rFonts w:ascii="Open Sans" w:hAnsi="Open Sans" w:cs="Open Sans"/>
          <w:sz w:val="18"/>
        </w:rPr>
      </w:pPr>
      <w:r w:rsidRPr="00A92500">
        <w:rPr>
          <w:rFonts w:ascii="Open Sans" w:hAnsi="Open Sans" w:cs="Open Sans"/>
          <w:sz w:val="18"/>
        </w:rPr>
        <w:t>D</w:t>
      </w:r>
      <w:r w:rsidR="005D09ED" w:rsidRPr="00A92500">
        <w:rPr>
          <w:rFonts w:ascii="Open Sans" w:hAnsi="Open Sans" w:cs="Open Sans"/>
          <w:sz w:val="18"/>
        </w:rPr>
        <w:t>ésignation d’un interlocuteur unique pour le suiv</w:t>
      </w:r>
      <w:r w:rsidR="00C8304A" w:rsidRPr="00A92500">
        <w:rPr>
          <w:rFonts w:ascii="Open Sans" w:hAnsi="Open Sans" w:cs="Open Sans"/>
          <w:sz w:val="18"/>
        </w:rPr>
        <w:t>i de la prestation avec</w:t>
      </w:r>
      <w:r w:rsidR="006B40D9" w:rsidRPr="00A92500">
        <w:rPr>
          <w:rFonts w:ascii="Open Sans" w:hAnsi="Open Sans" w:cs="Open Sans"/>
          <w:sz w:val="18"/>
        </w:rPr>
        <w:t xml:space="preserve"> </w:t>
      </w:r>
      <w:r w:rsidR="00E078A1" w:rsidRPr="00A92500">
        <w:rPr>
          <w:rFonts w:ascii="Open Sans" w:hAnsi="Open Sans" w:cs="Open Sans"/>
          <w:sz w:val="18"/>
        </w:rPr>
        <w:t>le CFDC</w:t>
      </w:r>
      <w:r w:rsidR="00F4013E" w:rsidRPr="00A92500">
        <w:rPr>
          <w:rFonts w:ascii="Open Sans" w:hAnsi="Open Sans" w:cs="Open Sans"/>
          <w:sz w:val="18"/>
        </w:rPr>
        <w:t xml:space="preserve"> </w:t>
      </w:r>
      <w:r w:rsidR="00E078A1" w:rsidRPr="00A92500">
        <w:rPr>
          <w:rFonts w:ascii="Open Sans" w:hAnsi="Open Sans" w:cs="Open Sans"/>
          <w:sz w:val="18"/>
        </w:rPr>
        <w:t>de</w:t>
      </w:r>
      <w:r w:rsidR="00C8304A" w:rsidRPr="00A92500">
        <w:rPr>
          <w:rFonts w:ascii="Open Sans" w:hAnsi="Open Sans" w:cs="Open Sans"/>
          <w:sz w:val="18"/>
        </w:rPr>
        <w:t xml:space="preserve"> l’AP-HP </w:t>
      </w:r>
      <w:r w:rsidR="00F4013E" w:rsidRPr="00A92500">
        <w:rPr>
          <w:rFonts w:ascii="Open Sans" w:hAnsi="Open Sans" w:cs="Open Sans"/>
          <w:color w:val="auto"/>
          <w:sz w:val="18"/>
        </w:rPr>
        <w:t>pour les échanges de documents administratifs :</w:t>
      </w:r>
      <w:r w:rsidR="00C8304A" w:rsidRPr="00A92500">
        <w:rPr>
          <w:rFonts w:ascii="Open Sans" w:hAnsi="Open Sans" w:cs="Open Sans"/>
          <w:color w:val="auto"/>
          <w:sz w:val="18"/>
        </w:rPr>
        <w:t xml:space="preserve"> </w:t>
      </w:r>
      <w:r w:rsidR="00F4013E" w:rsidRPr="00A92500">
        <w:rPr>
          <w:rFonts w:ascii="Open Sans" w:hAnsi="Open Sans" w:cs="Open Sans"/>
          <w:color w:val="auto"/>
          <w:sz w:val="18"/>
        </w:rPr>
        <w:t xml:space="preserve">devis, </w:t>
      </w:r>
      <w:r w:rsidR="00A92500" w:rsidRPr="00A92500">
        <w:rPr>
          <w:rFonts w:ascii="Open Sans" w:hAnsi="Open Sans" w:cs="Open Sans"/>
          <w:color w:val="auto"/>
          <w:sz w:val="18"/>
        </w:rPr>
        <w:t>envoi de bons de commandes,</w:t>
      </w:r>
      <w:r w:rsidR="00C8304A" w:rsidRPr="00A92500">
        <w:rPr>
          <w:rFonts w:ascii="Open Sans" w:hAnsi="Open Sans" w:cs="Open Sans"/>
          <w:color w:val="auto"/>
          <w:sz w:val="18"/>
        </w:rPr>
        <w:t xml:space="preserve"> </w:t>
      </w:r>
      <w:r w:rsidR="00A92500" w:rsidRPr="00A92500">
        <w:rPr>
          <w:rFonts w:ascii="Open Sans" w:hAnsi="Open Sans" w:cs="Open Sans"/>
          <w:color w:val="auto"/>
          <w:sz w:val="18"/>
        </w:rPr>
        <w:t>facturation, ….</w:t>
      </w:r>
    </w:p>
    <w:p w14:paraId="701BAD38" w14:textId="57B123B2" w:rsidR="005D09ED" w:rsidRPr="00A91FBB" w:rsidRDefault="005D09ED" w:rsidP="00253E37">
      <w:pPr>
        <w:rPr>
          <w:rFonts w:ascii="Open Sans" w:hAnsi="Open Sans" w:cs="Open Sans"/>
          <w:sz w:val="18"/>
        </w:rPr>
      </w:pPr>
    </w:p>
    <w:p w14:paraId="3D1E210B" w14:textId="523B7CEE" w:rsidR="00253E37" w:rsidRPr="00A91FBB" w:rsidRDefault="00EF6ACF" w:rsidP="00253E37">
      <w:pPr>
        <w:pStyle w:val="Paragraphedeliste"/>
        <w:numPr>
          <w:ilvl w:val="0"/>
          <w:numId w:val="2"/>
        </w:numPr>
        <w:rPr>
          <w:rFonts w:ascii="Open Sans" w:hAnsi="Open Sans" w:cs="Open Sans"/>
          <w:b/>
          <w:sz w:val="18"/>
        </w:rPr>
      </w:pPr>
      <w:r>
        <w:rPr>
          <w:rFonts w:ascii="Open Sans" w:hAnsi="Open Sans" w:cs="Open Sans"/>
          <w:b/>
          <w:sz w:val="18"/>
        </w:rPr>
        <w:t>Disposition</w:t>
      </w:r>
      <w:r w:rsidR="000B4713">
        <w:rPr>
          <w:rFonts w:ascii="Open Sans" w:hAnsi="Open Sans" w:cs="Open Sans"/>
          <w:b/>
          <w:sz w:val="18"/>
        </w:rPr>
        <w:t>s</w:t>
      </w:r>
      <w:r>
        <w:rPr>
          <w:rFonts w:ascii="Open Sans" w:hAnsi="Open Sans" w:cs="Open Sans"/>
          <w:b/>
          <w:sz w:val="18"/>
        </w:rPr>
        <w:t xml:space="preserve"> contractu</w:t>
      </w:r>
      <w:r w:rsidR="000B4713">
        <w:rPr>
          <w:rFonts w:ascii="Open Sans" w:hAnsi="Open Sans" w:cs="Open Sans"/>
          <w:b/>
          <w:sz w:val="18"/>
        </w:rPr>
        <w:t>elles</w:t>
      </w:r>
    </w:p>
    <w:p w14:paraId="2DF91F48" w14:textId="77777777" w:rsidR="00C10BF8" w:rsidRPr="00A91FBB" w:rsidRDefault="00C10BF8" w:rsidP="00C10BF8">
      <w:pPr>
        <w:pStyle w:val="Paragraphedeliste"/>
        <w:rPr>
          <w:rFonts w:ascii="Open Sans" w:hAnsi="Open Sans" w:cs="Open Sans"/>
          <w:b/>
          <w:sz w:val="18"/>
        </w:rPr>
      </w:pPr>
    </w:p>
    <w:p w14:paraId="479CB9F6" w14:textId="4E477D0D" w:rsidR="00C10BF8" w:rsidRDefault="003A72F3" w:rsidP="00253E37">
      <w:pPr>
        <w:pStyle w:val="Paragraphedeliste"/>
        <w:numPr>
          <w:ilvl w:val="0"/>
          <w:numId w:val="19"/>
        </w:numPr>
        <w:rPr>
          <w:rFonts w:ascii="Open Sans" w:hAnsi="Open Sans" w:cs="Open Sans"/>
          <w:sz w:val="18"/>
        </w:rPr>
      </w:pPr>
      <w:r w:rsidRPr="00A91FBB">
        <w:rPr>
          <w:rFonts w:ascii="Open Sans" w:hAnsi="Open Sans" w:cs="Open Sans"/>
          <w:sz w:val="18"/>
        </w:rPr>
        <w:t xml:space="preserve">Le </w:t>
      </w:r>
      <w:r w:rsidR="002C2F28" w:rsidRPr="00A91FBB">
        <w:rPr>
          <w:rFonts w:ascii="Open Sans" w:hAnsi="Open Sans" w:cs="Open Sans"/>
          <w:sz w:val="18"/>
        </w:rPr>
        <w:t xml:space="preserve">planning des </w:t>
      </w:r>
      <w:r w:rsidRPr="00A91FBB">
        <w:rPr>
          <w:rFonts w:ascii="Open Sans" w:hAnsi="Open Sans" w:cs="Open Sans"/>
          <w:sz w:val="18"/>
        </w:rPr>
        <w:t>besoins en salles sera fourni à l’avance</w:t>
      </w:r>
      <w:r w:rsidR="00A92500">
        <w:rPr>
          <w:rFonts w:ascii="Open Sans" w:hAnsi="Open Sans" w:cs="Open Sans"/>
          <w:sz w:val="18"/>
        </w:rPr>
        <w:t xml:space="preserve"> par le CFDC</w:t>
      </w:r>
      <w:r w:rsidRPr="00A91FBB">
        <w:rPr>
          <w:rFonts w:ascii="Open Sans" w:hAnsi="Open Sans" w:cs="Open Sans"/>
          <w:sz w:val="18"/>
        </w:rPr>
        <w:t>, néanmoins</w:t>
      </w:r>
      <w:r w:rsidR="007211BB" w:rsidRPr="00A91FBB">
        <w:rPr>
          <w:rFonts w:ascii="Open Sans" w:hAnsi="Open Sans" w:cs="Open Sans"/>
          <w:sz w:val="18"/>
        </w:rPr>
        <w:t xml:space="preserve"> </w:t>
      </w:r>
      <w:r w:rsidR="002C2F28" w:rsidRPr="00A91FBB">
        <w:rPr>
          <w:rFonts w:ascii="Open Sans" w:hAnsi="Open Sans" w:cs="Open Sans"/>
          <w:sz w:val="18"/>
        </w:rPr>
        <w:t>le prestataire devra préciser les conditions de réservation, de modification ou d’annulation des réservations</w:t>
      </w:r>
      <w:r w:rsidR="00A92500">
        <w:rPr>
          <w:rFonts w:ascii="Open Sans" w:hAnsi="Open Sans" w:cs="Open Sans"/>
          <w:sz w:val="18"/>
        </w:rPr>
        <w:t>,</w:t>
      </w:r>
    </w:p>
    <w:p w14:paraId="23A1B690" w14:textId="7E5E8B14" w:rsidR="00A92500" w:rsidRPr="00A91FBB" w:rsidRDefault="00A92500" w:rsidP="00253E37">
      <w:pPr>
        <w:pStyle w:val="Paragraphedeliste"/>
        <w:numPr>
          <w:ilvl w:val="0"/>
          <w:numId w:val="19"/>
        </w:numPr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>En cas d’annulation par le prestataire</w:t>
      </w:r>
      <w:r w:rsidR="00AE75AF">
        <w:rPr>
          <w:rFonts w:ascii="Open Sans" w:hAnsi="Open Sans" w:cs="Open Sans"/>
          <w:sz w:val="18"/>
        </w:rPr>
        <w:t xml:space="preserve">, une salle de même capacité ou nature devra être proposé par le prestataire </w:t>
      </w:r>
      <w:r w:rsidR="00C12BFB">
        <w:rPr>
          <w:rFonts w:ascii="Open Sans" w:hAnsi="Open Sans" w:cs="Open Sans"/>
          <w:sz w:val="18"/>
        </w:rPr>
        <w:t>au même tarif,</w:t>
      </w:r>
    </w:p>
    <w:p w14:paraId="3EC06A4C" w14:textId="17E2543F" w:rsidR="007C6F3E" w:rsidRPr="00A91FBB" w:rsidRDefault="00390D99" w:rsidP="00253E37">
      <w:pPr>
        <w:pStyle w:val="Paragraphedeliste"/>
        <w:numPr>
          <w:ilvl w:val="0"/>
          <w:numId w:val="19"/>
        </w:numPr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 xml:space="preserve">En cas de </w:t>
      </w:r>
      <w:r w:rsidR="00712E59" w:rsidRPr="00A91FBB">
        <w:rPr>
          <w:rFonts w:ascii="Open Sans" w:hAnsi="Open Sans" w:cs="Open Sans"/>
          <w:sz w:val="18"/>
        </w:rPr>
        <w:t>survenance</w:t>
      </w:r>
      <w:r>
        <w:rPr>
          <w:rFonts w:ascii="Open Sans" w:hAnsi="Open Sans" w:cs="Open Sans"/>
          <w:sz w:val="18"/>
        </w:rPr>
        <w:t xml:space="preserve"> d’un </w:t>
      </w:r>
      <w:r w:rsidRPr="00A91FBB">
        <w:rPr>
          <w:rFonts w:ascii="Open Sans" w:hAnsi="Open Sans" w:cs="Open Sans"/>
          <w:sz w:val="18"/>
        </w:rPr>
        <w:t>cas</w:t>
      </w:r>
      <w:r>
        <w:rPr>
          <w:rFonts w:ascii="Open Sans" w:hAnsi="Open Sans" w:cs="Open Sans"/>
          <w:sz w:val="18"/>
        </w:rPr>
        <w:t xml:space="preserve"> de force majeure</w:t>
      </w:r>
      <w:r w:rsidR="00D323F5">
        <w:rPr>
          <w:rFonts w:ascii="Open Sans" w:hAnsi="Open Sans" w:cs="Open Sans"/>
          <w:sz w:val="18"/>
        </w:rPr>
        <w:t xml:space="preserve"> ou d’une épidémie contraignante (du type COVID) </w:t>
      </w:r>
      <w:r>
        <w:rPr>
          <w:rFonts w:ascii="Open Sans" w:hAnsi="Open Sans" w:cs="Open Sans"/>
          <w:sz w:val="18"/>
        </w:rPr>
        <w:t>empêchant l’utilisation des salles réservées</w:t>
      </w:r>
      <w:r w:rsidR="00D323F5">
        <w:rPr>
          <w:rFonts w:ascii="Open Sans" w:hAnsi="Open Sans" w:cs="Open Sans"/>
          <w:sz w:val="18"/>
        </w:rPr>
        <w:t>, le prestataire</w:t>
      </w:r>
      <w:r w:rsidR="007C6F3E" w:rsidRPr="00A91FBB">
        <w:rPr>
          <w:rFonts w:ascii="Open Sans" w:hAnsi="Open Sans" w:cs="Open Sans"/>
          <w:sz w:val="18"/>
        </w:rPr>
        <w:t xml:space="preserve"> se soumettra à la </w:t>
      </w:r>
      <w:r>
        <w:rPr>
          <w:rFonts w:ascii="Open Sans" w:hAnsi="Open Sans" w:cs="Open Sans"/>
          <w:sz w:val="18"/>
        </w:rPr>
        <w:t>règlementation en vigueur sans que ceci ne donne droit à rémunération</w:t>
      </w:r>
      <w:r w:rsidR="00D323F5">
        <w:rPr>
          <w:rFonts w:ascii="Open Sans" w:hAnsi="Open Sans" w:cs="Open Sans"/>
          <w:sz w:val="18"/>
        </w:rPr>
        <w:t>.</w:t>
      </w:r>
    </w:p>
    <w:p w14:paraId="1F566E5E" w14:textId="60C14D9C" w:rsidR="002C2F28" w:rsidRPr="00A91FBB" w:rsidRDefault="002C2F28" w:rsidP="00253E37">
      <w:pPr>
        <w:rPr>
          <w:rFonts w:ascii="Open Sans" w:hAnsi="Open Sans" w:cs="Open Sans"/>
          <w:sz w:val="18"/>
        </w:rPr>
      </w:pPr>
    </w:p>
    <w:p w14:paraId="72CB3BC0" w14:textId="07386AFE" w:rsidR="00253E37" w:rsidRDefault="00253E37" w:rsidP="00253E37">
      <w:pPr>
        <w:pStyle w:val="Paragraphedeliste"/>
        <w:numPr>
          <w:ilvl w:val="0"/>
          <w:numId w:val="2"/>
        </w:numPr>
        <w:rPr>
          <w:rFonts w:ascii="Open Sans" w:hAnsi="Open Sans" w:cs="Open Sans"/>
          <w:b/>
          <w:sz w:val="18"/>
        </w:rPr>
      </w:pPr>
      <w:r w:rsidRPr="00A91FBB">
        <w:rPr>
          <w:rFonts w:ascii="Open Sans" w:hAnsi="Open Sans" w:cs="Open Sans"/>
          <w:b/>
          <w:sz w:val="18"/>
        </w:rPr>
        <w:t>Demandes urgentes et imprévus</w:t>
      </w:r>
    </w:p>
    <w:p w14:paraId="4BC10273" w14:textId="77777777" w:rsidR="005C2D1B" w:rsidRPr="00A91FBB" w:rsidRDefault="005C2D1B" w:rsidP="005C2D1B">
      <w:pPr>
        <w:pStyle w:val="Paragraphedeliste"/>
        <w:rPr>
          <w:rFonts w:ascii="Open Sans" w:hAnsi="Open Sans" w:cs="Open Sans"/>
          <w:b/>
          <w:sz w:val="18"/>
        </w:rPr>
      </w:pPr>
    </w:p>
    <w:p w14:paraId="1A6D50C4" w14:textId="6C4AAB30" w:rsidR="00253E37" w:rsidRPr="00A91FBB" w:rsidRDefault="00253E37" w:rsidP="00253E37">
      <w:pPr>
        <w:rPr>
          <w:rFonts w:ascii="Open Sans" w:hAnsi="Open Sans" w:cs="Open Sans"/>
          <w:sz w:val="18"/>
        </w:rPr>
      </w:pPr>
      <w:r w:rsidRPr="00A91FBB">
        <w:rPr>
          <w:rFonts w:ascii="Open Sans" w:hAnsi="Open Sans" w:cs="Open Sans"/>
          <w:sz w:val="18"/>
        </w:rPr>
        <w:t>Les demandes urgentes sont des deman</w:t>
      </w:r>
      <w:r w:rsidR="004852FA" w:rsidRPr="00A91FBB">
        <w:rPr>
          <w:rFonts w:ascii="Open Sans" w:hAnsi="Open Sans" w:cs="Open Sans"/>
          <w:sz w:val="18"/>
        </w:rPr>
        <w:t>des pour des besoins spontanés de mise</w:t>
      </w:r>
      <w:r w:rsidRPr="00A91FBB">
        <w:rPr>
          <w:rFonts w:ascii="Open Sans" w:hAnsi="Open Sans" w:cs="Open Sans"/>
          <w:sz w:val="18"/>
        </w:rPr>
        <w:t xml:space="preserve"> à disposition de salles dans un délai inférieur à 15 jours.</w:t>
      </w:r>
    </w:p>
    <w:p w14:paraId="5685EB82" w14:textId="77777777" w:rsidR="00AE14FE" w:rsidRDefault="00AE14FE" w:rsidP="00AE14FE">
      <w:pPr>
        <w:rPr>
          <w:rFonts w:ascii="Open Sans" w:hAnsi="Open Sans" w:cs="Open Sans"/>
          <w:sz w:val="18"/>
        </w:rPr>
      </w:pPr>
    </w:p>
    <w:p w14:paraId="68AD0483" w14:textId="3015FC89" w:rsidR="005D09ED" w:rsidRPr="00AE14FE" w:rsidRDefault="002C2F28" w:rsidP="00AE14FE">
      <w:pPr>
        <w:rPr>
          <w:rFonts w:ascii="Open Sans" w:hAnsi="Open Sans" w:cs="Open Sans"/>
          <w:sz w:val="18"/>
        </w:rPr>
      </w:pPr>
      <w:r w:rsidRPr="00AE14FE">
        <w:rPr>
          <w:rFonts w:ascii="Open Sans" w:hAnsi="Open Sans" w:cs="Open Sans"/>
          <w:sz w:val="18"/>
        </w:rPr>
        <w:t>Les candidats Préciseront les</w:t>
      </w:r>
      <w:r w:rsidR="000B7E7B" w:rsidRPr="00AE14FE">
        <w:rPr>
          <w:rFonts w:ascii="Open Sans" w:hAnsi="Open Sans" w:cs="Open Sans"/>
          <w:sz w:val="18"/>
        </w:rPr>
        <w:t xml:space="preserve"> d</w:t>
      </w:r>
      <w:r w:rsidRPr="00AE14FE">
        <w:rPr>
          <w:rFonts w:ascii="Open Sans" w:hAnsi="Open Sans" w:cs="Open Sans"/>
          <w:sz w:val="18"/>
        </w:rPr>
        <w:t xml:space="preserve">élais </w:t>
      </w:r>
      <w:r w:rsidR="003E4165" w:rsidRPr="00AE14FE">
        <w:rPr>
          <w:rFonts w:ascii="Open Sans" w:hAnsi="Open Sans" w:cs="Open Sans"/>
          <w:sz w:val="18"/>
        </w:rPr>
        <w:t xml:space="preserve">minimums </w:t>
      </w:r>
      <w:r w:rsidRPr="00AE14FE">
        <w:rPr>
          <w:rFonts w:ascii="Open Sans" w:hAnsi="Open Sans" w:cs="Open Sans"/>
          <w:sz w:val="18"/>
        </w:rPr>
        <w:t>nécessaires pour des réservations en cas d’urgence, et proposer</w:t>
      </w:r>
      <w:r w:rsidR="006D7B0A" w:rsidRPr="00AE14FE">
        <w:rPr>
          <w:rFonts w:ascii="Open Sans" w:hAnsi="Open Sans" w:cs="Open Sans"/>
          <w:sz w:val="18"/>
        </w:rPr>
        <w:t>ont</w:t>
      </w:r>
      <w:r w:rsidRPr="00AE14FE">
        <w:rPr>
          <w:rFonts w:ascii="Open Sans" w:hAnsi="Open Sans" w:cs="Open Sans"/>
          <w:sz w:val="18"/>
        </w:rPr>
        <w:t xml:space="preserve"> des solutions aux demandes pour les délais suivants :</w:t>
      </w:r>
    </w:p>
    <w:p w14:paraId="0B358C2A" w14:textId="77777777" w:rsidR="00AE14FE" w:rsidRPr="00A91FBB" w:rsidRDefault="00AE14FE" w:rsidP="00AE14FE">
      <w:pPr>
        <w:pStyle w:val="Paragraphedeliste"/>
        <w:rPr>
          <w:rFonts w:ascii="Open Sans" w:hAnsi="Open Sans" w:cs="Open Sans"/>
          <w:sz w:val="18"/>
        </w:rPr>
      </w:pPr>
    </w:p>
    <w:p w14:paraId="49FA34B4" w14:textId="19752AC2" w:rsidR="007211BB" w:rsidRPr="00AE14FE" w:rsidRDefault="00AE14FE" w:rsidP="00AE14FE">
      <w:pPr>
        <w:pStyle w:val="Paragraphedeliste"/>
        <w:numPr>
          <w:ilvl w:val="0"/>
          <w:numId w:val="20"/>
        </w:numPr>
        <w:rPr>
          <w:rFonts w:ascii="Open Sans" w:hAnsi="Open Sans" w:cs="Open Sans"/>
          <w:sz w:val="18"/>
        </w:rPr>
      </w:pPr>
      <w:r w:rsidRPr="00AE14FE">
        <w:rPr>
          <w:rFonts w:ascii="Open Sans" w:hAnsi="Open Sans" w:cs="Open Sans"/>
          <w:sz w:val="18"/>
        </w:rPr>
        <w:t>Entre 0</w:t>
      </w:r>
      <w:r w:rsidR="002C2F28" w:rsidRPr="00AE14FE">
        <w:rPr>
          <w:rFonts w:ascii="Open Sans" w:hAnsi="Open Sans" w:cs="Open Sans"/>
          <w:sz w:val="18"/>
        </w:rPr>
        <w:t xml:space="preserve"> et 5 jours ouvrés</w:t>
      </w:r>
      <w:r w:rsidR="005C2D1B">
        <w:rPr>
          <w:rFonts w:ascii="Open Sans" w:hAnsi="Open Sans" w:cs="Open Sans"/>
          <w:sz w:val="18"/>
        </w:rPr>
        <w:t>,</w:t>
      </w:r>
    </w:p>
    <w:p w14:paraId="60AA3AB1" w14:textId="3EF6209B" w:rsidR="00253E37" w:rsidRPr="00AE14FE" w:rsidRDefault="00253E37" w:rsidP="00AE14FE">
      <w:pPr>
        <w:pStyle w:val="Paragraphedeliste"/>
        <w:numPr>
          <w:ilvl w:val="0"/>
          <w:numId w:val="20"/>
        </w:numPr>
        <w:rPr>
          <w:rFonts w:ascii="Open Sans" w:hAnsi="Open Sans" w:cs="Open Sans"/>
          <w:sz w:val="18"/>
        </w:rPr>
      </w:pPr>
      <w:r w:rsidRPr="00AE14FE">
        <w:rPr>
          <w:rFonts w:ascii="Open Sans" w:hAnsi="Open Sans" w:cs="Open Sans"/>
          <w:sz w:val="18"/>
        </w:rPr>
        <w:t>Entre 5 et 10 jours ouvrés</w:t>
      </w:r>
      <w:r w:rsidR="005C2D1B">
        <w:rPr>
          <w:rFonts w:ascii="Open Sans" w:hAnsi="Open Sans" w:cs="Open Sans"/>
          <w:sz w:val="18"/>
        </w:rPr>
        <w:t>.</w:t>
      </w:r>
    </w:p>
    <w:p w14:paraId="7BDA15E5" w14:textId="485A1AD1" w:rsidR="007211BB" w:rsidRPr="00A91FBB" w:rsidRDefault="007211BB" w:rsidP="007211BB">
      <w:pPr>
        <w:rPr>
          <w:rFonts w:ascii="Open Sans" w:hAnsi="Open Sans" w:cs="Open Sans"/>
          <w:sz w:val="18"/>
        </w:rPr>
      </w:pPr>
    </w:p>
    <w:p w14:paraId="75A6B6DC" w14:textId="77777777" w:rsidR="00183BD2" w:rsidRDefault="00183BD2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color w:val="auto"/>
          <w:sz w:val="24"/>
          <w:szCs w:val="28"/>
        </w:rPr>
      </w:pPr>
    </w:p>
    <w:p w14:paraId="0B702008" w14:textId="77777777" w:rsidR="00183BD2" w:rsidRDefault="00183BD2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color w:val="auto"/>
          <w:sz w:val="24"/>
          <w:szCs w:val="28"/>
        </w:rPr>
      </w:pPr>
    </w:p>
    <w:p w14:paraId="222BCCD1" w14:textId="77777777" w:rsidR="00183BD2" w:rsidRDefault="00183BD2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color w:val="auto"/>
          <w:sz w:val="24"/>
          <w:szCs w:val="28"/>
        </w:rPr>
      </w:pPr>
    </w:p>
    <w:p w14:paraId="66495F5D" w14:textId="77777777" w:rsidR="00183BD2" w:rsidRDefault="00183BD2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color w:val="auto"/>
          <w:sz w:val="24"/>
          <w:szCs w:val="28"/>
        </w:rPr>
      </w:pPr>
    </w:p>
    <w:p w14:paraId="4E904CF4" w14:textId="77777777" w:rsidR="00183BD2" w:rsidRDefault="00183BD2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color w:val="auto"/>
          <w:sz w:val="24"/>
          <w:szCs w:val="28"/>
        </w:rPr>
      </w:pPr>
    </w:p>
    <w:p w14:paraId="3DDA46FC" w14:textId="77777777" w:rsidR="00183BD2" w:rsidRDefault="00183BD2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color w:val="auto"/>
          <w:sz w:val="24"/>
          <w:szCs w:val="28"/>
        </w:rPr>
      </w:pPr>
    </w:p>
    <w:p w14:paraId="6F154F8F" w14:textId="77777777" w:rsidR="00183BD2" w:rsidRDefault="00183BD2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color w:val="auto"/>
          <w:sz w:val="24"/>
          <w:szCs w:val="28"/>
        </w:rPr>
      </w:pPr>
    </w:p>
    <w:p w14:paraId="608E4E7E" w14:textId="79E20636" w:rsidR="00084BD4" w:rsidRPr="00900210" w:rsidRDefault="0083023D" w:rsidP="00900210">
      <w:pPr>
        <w:pStyle w:val="Titre2"/>
        <w:numPr>
          <w:ilvl w:val="0"/>
          <w:numId w:val="0"/>
        </w:numPr>
        <w:ind w:left="576"/>
      </w:pPr>
      <w:bookmarkStart w:id="13" w:name="_Toc216341535"/>
      <w:r w:rsidRPr="00900210">
        <w:lastRenderedPageBreak/>
        <w:t>Annexe n°</w:t>
      </w:r>
      <w:r w:rsidR="009D0FD0" w:rsidRPr="00900210">
        <w:t>1</w:t>
      </w:r>
      <w:r w:rsidRPr="00900210">
        <w:t> : Cadre de réponse technique</w:t>
      </w:r>
      <w:bookmarkEnd w:id="13"/>
    </w:p>
    <w:p w14:paraId="4E662624" w14:textId="77777777" w:rsidR="00084BD4" w:rsidRPr="003A72F3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color w:val="auto"/>
          <w:sz w:val="24"/>
        </w:rPr>
      </w:pPr>
    </w:p>
    <w:p w14:paraId="7B79A02F" w14:textId="2C2A0E21" w:rsidR="00084BD4" w:rsidRPr="00F421E9" w:rsidRDefault="00084BD4" w:rsidP="00F421E9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i/>
          <w:iCs/>
          <w:color w:val="auto"/>
          <w:szCs w:val="22"/>
        </w:rPr>
      </w:pPr>
      <w:r w:rsidRPr="003A72F3">
        <w:rPr>
          <w:rFonts w:ascii="Open Sans" w:eastAsia="Arial Unicode MS" w:hAnsi="Open Sans" w:cs="Open Sans"/>
          <w:b/>
          <w:bCs/>
          <w:i/>
          <w:iCs/>
          <w:color w:val="auto"/>
          <w:szCs w:val="22"/>
        </w:rPr>
        <w:t>QUESTIONNAIRE</w:t>
      </w:r>
    </w:p>
    <w:p w14:paraId="0403133B" w14:textId="77777777" w:rsidR="00084BD4" w:rsidRPr="003A72F3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i/>
          <w:iCs/>
          <w:color w:val="auto"/>
          <w:szCs w:val="22"/>
        </w:rPr>
      </w:pPr>
    </w:p>
    <w:p w14:paraId="05055E22" w14:textId="3EC0F0DE" w:rsidR="00084BD4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i/>
          <w:iCs/>
          <w:color w:val="auto"/>
          <w:szCs w:val="22"/>
          <w:u w:val="single"/>
        </w:rPr>
      </w:pPr>
      <w:r w:rsidRPr="003A72F3">
        <w:rPr>
          <w:rFonts w:ascii="Open Sans" w:eastAsia="Arial Unicode MS" w:hAnsi="Open Sans" w:cs="Open Sans"/>
          <w:b/>
          <w:bCs/>
          <w:i/>
          <w:iCs/>
          <w:color w:val="auto"/>
          <w:szCs w:val="22"/>
          <w:u w:val="single"/>
        </w:rPr>
        <w:t>CE DOCUMENT EST A REMPLIR PAR LE CANDIDAT</w:t>
      </w:r>
    </w:p>
    <w:p w14:paraId="0AE53AB6" w14:textId="2F2E92FF" w:rsidR="00F025F4" w:rsidRPr="00F025F4" w:rsidRDefault="00F025F4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Cs/>
          <w:i/>
          <w:iCs/>
          <w:color w:val="auto"/>
          <w:szCs w:val="22"/>
        </w:rPr>
      </w:pPr>
      <w:r>
        <w:rPr>
          <w:rFonts w:ascii="Open Sans" w:eastAsia="Arial Unicode MS" w:hAnsi="Open Sans" w:cs="Open Sans"/>
          <w:bCs/>
          <w:i/>
          <w:iCs/>
          <w:color w:val="auto"/>
          <w:szCs w:val="22"/>
        </w:rPr>
        <w:t xml:space="preserve">Les tableaux ci-dessous peuvent être dupliqués si plusieurs sites sont proposés. Les </w:t>
      </w:r>
      <w:r w:rsidR="00F421E9">
        <w:rPr>
          <w:rFonts w:ascii="Open Sans" w:eastAsia="Arial Unicode MS" w:hAnsi="Open Sans" w:cs="Open Sans"/>
          <w:bCs/>
          <w:i/>
          <w:iCs/>
          <w:color w:val="auto"/>
          <w:szCs w:val="22"/>
        </w:rPr>
        <w:t xml:space="preserve">informations concernant </w:t>
      </w:r>
      <w:r>
        <w:rPr>
          <w:rFonts w:ascii="Open Sans" w:eastAsia="Arial Unicode MS" w:hAnsi="Open Sans" w:cs="Open Sans"/>
          <w:bCs/>
          <w:i/>
          <w:iCs/>
          <w:color w:val="auto"/>
          <w:szCs w:val="22"/>
        </w:rPr>
        <w:t>chaque site seront détaillées séparément.</w:t>
      </w:r>
    </w:p>
    <w:p w14:paraId="4004A4AA" w14:textId="4F77F74C" w:rsidR="000302AC" w:rsidRPr="003A72F3" w:rsidRDefault="000302AC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1031E1E6" w14:textId="0224178C" w:rsidR="000302AC" w:rsidRPr="003A72F3" w:rsidRDefault="000302AC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8"/>
        </w:rPr>
      </w:pPr>
    </w:p>
    <w:p w14:paraId="3DA80A4F" w14:textId="0AF6BD9F" w:rsidR="000302AC" w:rsidRPr="007530AE" w:rsidRDefault="009D0FD0" w:rsidP="009D0FD0">
      <w:pPr>
        <w:pStyle w:val="Paragraphedeliste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</w:rPr>
      </w:pPr>
      <w:r w:rsidRPr="007530AE">
        <w:rPr>
          <w:rFonts w:ascii="Open Sans" w:eastAsia="Arial Unicode MS" w:hAnsi="Open Sans" w:cs="Open Sans"/>
          <w:b/>
          <w:bCs/>
          <w:iCs/>
          <w:color w:val="auto"/>
        </w:rPr>
        <w:t>Nombre de salles</w:t>
      </w:r>
      <w:r w:rsidR="005E5FC1" w:rsidRPr="007530AE">
        <w:rPr>
          <w:rFonts w:ascii="Open Sans" w:eastAsia="Arial Unicode MS" w:hAnsi="Open Sans" w:cs="Open Sans"/>
          <w:b/>
          <w:bCs/>
          <w:iCs/>
          <w:color w:val="auto"/>
        </w:rPr>
        <w:t xml:space="preserve"> proposées</w:t>
      </w:r>
      <w:r w:rsidRPr="007530AE">
        <w:rPr>
          <w:rFonts w:ascii="Open Sans" w:eastAsia="Arial Unicode MS" w:hAnsi="Open Sans" w:cs="Open Sans"/>
          <w:b/>
          <w:bCs/>
          <w:iCs/>
          <w:color w:val="auto"/>
        </w:rPr>
        <w:t xml:space="preserve"> sur le site :</w:t>
      </w:r>
    </w:p>
    <w:p w14:paraId="22C173C8" w14:textId="24089647" w:rsidR="009D0FD0" w:rsidRPr="00F421E9" w:rsidRDefault="009D0FD0" w:rsidP="009D0FD0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Cs/>
          <w:i/>
          <w:iCs/>
          <w:color w:val="auto"/>
          <w:sz w:val="18"/>
        </w:rPr>
      </w:pPr>
      <w:r w:rsidRPr="00F421E9">
        <w:rPr>
          <w:rFonts w:ascii="Open Sans" w:eastAsia="Arial Unicode MS" w:hAnsi="Open Sans" w:cs="Open Sans"/>
          <w:bCs/>
          <w:i/>
          <w:iCs/>
          <w:color w:val="auto"/>
          <w:sz w:val="18"/>
        </w:rPr>
        <w:t xml:space="preserve">Le candidat détaillera les capacités des </w:t>
      </w:r>
      <w:r w:rsidR="00FD4BC8" w:rsidRPr="00F421E9">
        <w:rPr>
          <w:rFonts w:ascii="Open Sans" w:eastAsia="Arial Unicode MS" w:hAnsi="Open Sans" w:cs="Open Sans"/>
          <w:bCs/>
          <w:i/>
          <w:iCs/>
          <w:color w:val="auto"/>
          <w:sz w:val="18"/>
        </w:rPr>
        <w:t xml:space="preserve">salles proposées </w:t>
      </w:r>
      <w:r w:rsidR="009C615A" w:rsidRPr="00F421E9">
        <w:rPr>
          <w:rFonts w:ascii="Open Sans" w:eastAsia="Arial Unicode MS" w:hAnsi="Open Sans" w:cs="Open Sans"/>
          <w:bCs/>
          <w:i/>
          <w:iCs/>
          <w:color w:val="auto"/>
          <w:sz w:val="18"/>
        </w:rPr>
        <w:t>sous différentes configurations</w:t>
      </w:r>
      <w:r w:rsidRPr="00F421E9">
        <w:rPr>
          <w:rFonts w:ascii="Open Sans" w:eastAsia="Arial Unicode MS" w:hAnsi="Open Sans" w:cs="Open Sans"/>
          <w:bCs/>
          <w:i/>
          <w:iCs/>
          <w:color w:val="auto"/>
          <w:sz w:val="18"/>
        </w:rPr>
        <w:t xml:space="preserve"> : théâtre, </w:t>
      </w:r>
      <w:r w:rsidR="00FD4BC8" w:rsidRPr="00F421E9">
        <w:rPr>
          <w:rFonts w:ascii="Open Sans" w:eastAsia="Arial Unicode MS" w:hAnsi="Open Sans" w:cs="Open Sans"/>
          <w:bCs/>
          <w:i/>
          <w:iCs/>
          <w:color w:val="auto"/>
          <w:sz w:val="18"/>
        </w:rPr>
        <w:t>conférence et</w:t>
      </w:r>
      <w:r w:rsidRPr="00F421E9">
        <w:rPr>
          <w:rFonts w:ascii="Open Sans" w:eastAsia="Arial Unicode MS" w:hAnsi="Open Sans" w:cs="Open Sans"/>
          <w:bCs/>
          <w:i/>
          <w:iCs/>
          <w:color w:val="auto"/>
          <w:sz w:val="18"/>
        </w:rPr>
        <w:t xml:space="preserve"> en U</w:t>
      </w:r>
    </w:p>
    <w:p w14:paraId="62222D48" w14:textId="3F497D7D" w:rsidR="00084BD4" w:rsidRPr="003A72F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65D3C" w:rsidRPr="003A72F3" w14:paraId="7F676DBE" w14:textId="77777777" w:rsidTr="00981C51">
        <w:trPr>
          <w:trHeight w:val="399"/>
        </w:trPr>
        <w:tc>
          <w:tcPr>
            <w:tcW w:w="9061" w:type="dxa"/>
            <w:gridSpan w:val="4"/>
            <w:vAlign w:val="center"/>
          </w:tcPr>
          <w:p w14:paraId="7D4FF498" w14:textId="6B8422C2" w:rsidR="00A65D3C" w:rsidRPr="003A72F3" w:rsidRDefault="00A65D3C" w:rsidP="00981C51">
            <w:pPr>
              <w:widowControl w:val="0"/>
              <w:autoSpaceDE w:val="0"/>
              <w:autoSpaceDN w:val="0"/>
              <w:adjustRightInd w:val="0"/>
              <w:ind w:left="170"/>
              <w:jc w:val="left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</w:pPr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>Site de :</w:t>
            </w:r>
            <w:r w:rsidR="001E329C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 </w:t>
            </w:r>
          </w:p>
        </w:tc>
      </w:tr>
      <w:tr w:rsidR="00981C51" w:rsidRPr="003A72F3" w14:paraId="30D51362" w14:textId="77777777" w:rsidTr="00981C51">
        <w:trPr>
          <w:trHeight w:val="399"/>
        </w:trPr>
        <w:tc>
          <w:tcPr>
            <w:tcW w:w="9061" w:type="dxa"/>
            <w:gridSpan w:val="4"/>
            <w:vAlign w:val="center"/>
          </w:tcPr>
          <w:p w14:paraId="67A49AD7" w14:textId="31ADB00D" w:rsidR="00981C51" w:rsidRPr="003A72F3" w:rsidRDefault="00981C51" w:rsidP="00981C51">
            <w:pPr>
              <w:widowControl w:val="0"/>
              <w:autoSpaceDE w:val="0"/>
              <w:autoSpaceDN w:val="0"/>
              <w:adjustRightInd w:val="0"/>
              <w:ind w:left="170"/>
              <w:jc w:val="left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  <w:u w:val="single"/>
              </w:rPr>
              <w:t xml:space="preserve">Service </w:t>
            </w:r>
            <w:proofErr w:type="gramStart"/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  <w:u w:val="single"/>
              </w:rPr>
              <w:t>d’ accueil</w:t>
            </w:r>
            <w:proofErr w:type="gramEnd"/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  <w:u w:val="single"/>
              </w:rPr>
              <w:t xml:space="preserve"> sur site</w:t>
            </w:r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 :  </w:t>
            </w:r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ab/>
            </w:r>
            <w:r w:rsidR="00D05B97"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  </w:t>
            </w:r>
            <w:r w:rsidR="00602E4E"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   </w:t>
            </w:r>
            <w:r w:rsidR="00D05B97"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 </w:t>
            </w:r>
            <w:r w:rsidR="001E329C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     </w:t>
            </w: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</w:rPr>
              <w:t xml:space="preserve">OUI      </w:t>
            </w: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</w:rPr>
              <w:tab/>
            </w: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</w:rPr>
              <w:tab/>
              <w:t>NON</w:t>
            </w:r>
          </w:p>
        </w:tc>
      </w:tr>
      <w:tr w:rsidR="00981C51" w:rsidRPr="003A72F3" w14:paraId="4793DC82" w14:textId="77777777" w:rsidTr="00981C51">
        <w:trPr>
          <w:trHeight w:val="399"/>
        </w:trPr>
        <w:tc>
          <w:tcPr>
            <w:tcW w:w="9061" w:type="dxa"/>
            <w:gridSpan w:val="4"/>
            <w:vAlign w:val="center"/>
          </w:tcPr>
          <w:p w14:paraId="6DD60BE9" w14:textId="1BDD0E00" w:rsidR="00981C51" w:rsidRPr="003A72F3" w:rsidRDefault="00981C51" w:rsidP="00981C51">
            <w:pPr>
              <w:widowControl w:val="0"/>
              <w:autoSpaceDE w:val="0"/>
              <w:autoSpaceDN w:val="0"/>
              <w:adjustRightInd w:val="0"/>
              <w:ind w:left="170"/>
              <w:jc w:val="left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  <w:u w:val="single"/>
              </w:rPr>
              <w:t>Assistance technique sur site</w:t>
            </w:r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> :</w:t>
            </w:r>
            <w:r w:rsidR="00602E4E"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   </w:t>
            </w:r>
            <w:r w:rsidR="008633DE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     </w:t>
            </w:r>
            <w:r w:rsidR="001E329C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     </w:t>
            </w:r>
            <w:r w:rsidR="008633DE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 </w:t>
            </w: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</w:rPr>
              <w:t xml:space="preserve">OUI   </w:t>
            </w: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</w:rPr>
              <w:tab/>
            </w: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8"/>
              </w:rPr>
              <w:tab/>
              <w:t>NON</w:t>
            </w:r>
          </w:p>
        </w:tc>
      </w:tr>
      <w:tr w:rsidR="00A65D3C" w:rsidRPr="003A72F3" w14:paraId="0755D11C" w14:textId="77777777" w:rsidTr="00981C51">
        <w:tc>
          <w:tcPr>
            <w:tcW w:w="2265" w:type="dxa"/>
            <w:vAlign w:val="center"/>
          </w:tcPr>
          <w:p w14:paraId="3DE9FC0C" w14:textId="1202ECDD" w:rsidR="00A65D3C" w:rsidRPr="003A72F3" w:rsidRDefault="00A65D3C" w:rsidP="0098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  <w:t>Nom de la salle</w:t>
            </w:r>
          </w:p>
        </w:tc>
        <w:tc>
          <w:tcPr>
            <w:tcW w:w="2265" w:type="dxa"/>
            <w:vAlign w:val="center"/>
          </w:tcPr>
          <w:p w14:paraId="54773319" w14:textId="725389D5" w:rsidR="00A65D3C" w:rsidRPr="003A72F3" w:rsidRDefault="00A65D3C" w:rsidP="0098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  <w:t>Capacité aménagée en théâtre</w:t>
            </w:r>
          </w:p>
        </w:tc>
        <w:tc>
          <w:tcPr>
            <w:tcW w:w="2265" w:type="dxa"/>
            <w:vAlign w:val="center"/>
          </w:tcPr>
          <w:p w14:paraId="7BF01EA5" w14:textId="1E4B366A" w:rsidR="00A65D3C" w:rsidRPr="003A72F3" w:rsidRDefault="00A65D3C" w:rsidP="0098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  <w:t>Capacité aménagée en conférence</w:t>
            </w:r>
          </w:p>
        </w:tc>
        <w:tc>
          <w:tcPr>
            <w:tcW w:w="2266" w:type="dxa"/>
            <w:vAlign w:val="center"/>
          </w:tcPr>
          <w:p w14:paraId="45D4949B" w14:textId="5DA507D9" w:rsidR="00A65D3C" w:rsidRPr="003A72F3" w:rsidRDefault="00A65D3C" w:rsidP="00981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  <w:t>Capacité aménagée en U</w:t>
            </w:r>
          </w:p>
        </w:tc>
      </w:tr>
      <w:tr w:rsidR="005E5FC1" w:rsidRPr="003A72F3" w14:paraId="50D1464A" w14:textId="77777777" w:rsidTr="005E5FC1">
        <w:trPr>
          <w:trHeight w:val="510"/>
        </w:trPr>
        <w:tc>
          <w:tcPr>
            <w:tcW w:w="2265" w:type="dxa"/>
          </w:tcPr>
          <w:p w14:paraId="5986F07B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2265" w:type="dxa"/>
          </w:tcPr>
          <w:p w14:paraId="28C49034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6"/>
              </w:rPr>
            </w:pPr>
          </w:p>
        </w:tc>
        <w:tc>
          <w:tcPr>
            <w:tcW w:w="2265" w:type="dxa"/>
          </w:tcPr>
          <w:p w14:paraId="17DCD57D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2266" w:type="dxa"/>
          </w:tcPr>
          <w:p w14:paraId="0DF6D18A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</w:tr>
      <w:tr w:rsidR="005E5FC1" w:rsidRPr="003A72F3" w14:paraId="56EC6A65" w14:textId="77777777" w:rsidTr="005E5FC1">
        <w:trPr>
          <w:trHeight w:val="510"/>
        </w:trPr>
        <w:tc>
          <w:tcPr>
            <w:tcW w:w="2265" w:type="dxa"/>
          </w:tcPr>
          <w:p w14:paraId="5EF9CCA4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2265" w:type="dxa"/>
          </w:tcPr>
          <w:p w14:paraId="302C8C44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6"/>
              </w:rPr>
            </w:pPr>
          </w:p>
        </w:tc>
        <w:tc>
          <w:tcPr>
            <w:tcW w:w="2265" w:type="dxa"/>
          </w:tcPr>
          <w:p w14:paraId="380DDAA1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2266" w:type="dxa"/>
          </w:tcPr>
          <w:p w14:paraId="068928BC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</w:tr>
      <w:tr w:rsidR="005E5FC1" w:rsidRPr="003A72F3" w14:paraId="53E1C526" w14:textId="77777777" w:rsidTr="005E5FC1">
        <w:trPr>
          <w:trHeight w:val="510"/>
        </w:trPr>
        <w:tc>
          <w:tcPr>
            <w:tcW w:w="2265" w:type="dxa"/>
          </w:tcPr>
          <w:p w14:paraId="4E985383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2265" w:type="dxa"/>
          </w:tcPr>
          <w:p w14:paraId="44C8AD4B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6"/>
              </w:rPr>
            </w:pPr>
          </w:p>
        </w:tc>
        <w:tc>
          <w:tcPr>
            <w:tcW w:w="2265" w:type="dxa"/>
          </w:tcPr>
          <w:p w14:paraId="61ACF4E1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2266" w:type="dxa"/>
          </w:tcPr>
          <w:p w14:paraId="433B4563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</w:tr>
      <w:tr w:rsidR="00A65D3C" w:rsidRPr="003A72F3" w14:paraId="304DBF26" w14:textId="77777777" w:rsidTr="005E5FC1">
        <w:trPr>
          <w:trHeight w:val="510"/>
        </w:trPr>
        <w:tc>
          <w:tcPr>
            <w:tcW w:w="2265" w:type="dxa"/>
          </w:tcPr>
          <w:p w14:paraId="0243C7A3" w14:textId="77777777" w:rsidR="00A65D3C" w:rsidRPr="00254A82" w:rsidRDefault="00A65D3C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5" w:type="dxa"/>
          </w:tcPr>
          <w:p w14:paraId="7D4E6EFC" w14:textId="77777777" w:rsidR="00A65D3C" w:rsidRPr="00254A82" w:rsidRDefault="00A65D3C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5" w:type="dxa"/>
          </w:tcPr>
          <w:p w14:paraId="4504B149" w14:textId="77777777" w:rsidR="00A65D3C" w:rsidRPr="00254A82" w:rsidRDefault="00A65D3C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6" w:type="dxa"/>
          </w:tcPr>
          <w:p w14:paraId="6012121D" w14:textId="77777777" w:rsidR="00A65D3C" w:rsidRPr="00254A82" w:rsidRDefault="00A65D3C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</w:tr>
      <w:tr w:rsidR="005E5FC1" w:rsidRPr="003A72F3" w14:paraId="36476E06" w14:textId="77777777" w:rsidTr="005E5FC1">
        <w:trPr>
          <w:trHeight w:val="510"/>
        </w:trPr>
        <w:tc>
          <w:tcPr>
            <w:tcW w:w="2265" w:type="dxa"/>
          </w:tcPr>
          <w:p w14:paraId="302E9E7A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5" w:type="dxa"/>
          </w:tcPr>
          <w:p w14:paraId="078288C3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5" w:type="dxa"/>
          </w:tcPr>
          <w:p w14:paraId="35C55D88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6" w:type="dxa"/>
          </w:tcPr>
          <w:p w14:paraId="6FA20930" w14:textId="77777777" w:rsidR="005E5FC1" w:rsidRPr="00254A82" w:rsidRDefault="005E5FC1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</w:tr>
      <w:tr w:rsidR="00A65D3C" w:rsidRPr="003A72F3" w14:paraId="0BB19C6D" w14:textId="77777777" w:rsidTr="005E5FC1">
        <w:trPr>
          <w:trHeight w:val="510"/>
        </w:trPr>
        <w:tc>
          <w:tcPr>
            <w:tcW w:w="2265" w:type="dxa"/>
          </w:tcPr>
          <w:p w14:paraId="31AADBC3" w14:textId="77777777" w:rsidR="00A65D3C" w:rsidRPr="00254A82" w:rsidRDefault="00A65D3C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5" w:type="dxa"/>
          </w:tcPr>
          <w:p w14:paraId="02BDA235" w14:textId="77777777" w:rsidR="00A65D3C" w:rsidRPr="00254A82" w:rsidRDefault="00A65D3C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5" w:type="dxa"/>
          </w:tcPr>
          <w:p w14:paraId="400480FA" w14:textId="77777777" w:rsidR="00A65D3C" w:rsidRPr="00254A82" w:rsidRDefault="00A65D3C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6" w:type="dxa"/>
          </w:tcPr>
          <w:p w14:paraId="07D4D9BB" w14:textId="77777777" w:rsidR="00A65D3C" w:rsidRPr="00254A82" w:rsidRDefault="00A65D3C" w:rsidP="005E5F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</w:tr>
    </w:tbl>
    <w:p w14:paraId="0160011A" w14:textId="067D1471" w:rsidR="00A65D3C" w:rsidRPr="003A72F3" w:rsidRDefault="00A65D3C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</w:pPr>
    </w:p>
    <w:p w14:paraId="61BD0A78" w14:textId="29A9BD87" w:rsidR="00A65D3C" w:rsidRPr="003A72F3" w:rsidRDefault="00A65D3C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</w:pPr>
    </w:p>
    <w:p w14:paraId="3BE3463A" w14:textId="77777777" w:rsidR="00A65D3C" w:rsidRPr="003A72F3" w:rsidRDefault="00A65D3C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</w:pPr>
    </w:p>
    <w:p w14:paraId="542FFD12" w14:textId="4E1CE90F" w:rsidR="00084BD4" w:rsidRPr="007530AE" w:rsidRDefault="009D0FD0" w:rsidP="009D0FD0">
      <w:pPr>
        <w:pStyle w:val="Paragraphedeliste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</w:rPr>
      </w:pPr>
      <w:r w:rsidRPr="007530AE">
        <w:rPr>
          <w:rFonts w:ascii="Open Sans" w:eastAsia="Arial Unicode MS" w:hAnsi="Open Sans" w:cs="Open Sans"/>
          <w:b/>
          <w:bCs/>
          <w:iCs/>
          <w:color w:val="auto"/>
        </w:rPr>
        <w:t>Accessibilité du site </w:t>
      </w:r>
    </w:p>
    <w:p w14:paraId="412D9898" w14:textId="65EA96E0" w:rsidR="0045100F" w:rsidRPr="00F421E9" w:rsidRDefault="009D0FD0" w:rsidP="009D0FD0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Cs/>
          <w:i/>
          <w:iCs/>
          <w:color w:val="auto"/>
          <w:sz w:val="18"/>
        </w:rPr>
      </w:pPr>
      <w:r w:rsidRPr="00F421E9">
        <w:rPr>
          <w:rFonts w:ascii="Open Sans" w:eastAsia="Arial Unicode MS" w:hAnsi="Open Sans" w:cs="Open Sans"/>
          <w:bCs/>
          <w:i/>
          <w:iCs/>
          <w:color w:val="auto"/>
          <w:sz w:val="18"/>
        </w:rPr>
        <w:t xml:space="preserve">Liste des accès aux transports en commun </w:t>
      </w:r>
      <w:r w:rsidR="00AE14FE">
        <w:rPr>
          <w:rFonts w:ascii="Open Sans" w:eastAsia="Arial Unicode MS" w:hAnsi="Open Sans" w:cs="Open Sans"/>
          <w:bCs/>
          <w:i/>
          <w:iCs/>
          <w:color w:val="auto"/>
          <w:sz w:val="18"/>
        </w:rPr>
        <w:t xml:space="preserve">par voie </w:t>
      </w:r>
      <w:r w:rsidR="00442FA5">
        <w:rPr>
          <w:rFonts w:ascii="Open Sans" w:eastAsia="Arial Unicode MS" w:hAnsi="Open Sans" w:cs="Open Sans"/>
          <w:bCs/>
          <w:i/>
          <w:iCs/>
          <w:color w:val="auto"/>
          <w:sz w:val="18"/>
        </w:rPr>
        <w:t>ferrée à</w:t>
      </w:r>
      <w:r w:rsidRPr="00F421E9">
        <w:rPr>
          <w:rFonts w:ascii="Open Sans" w:eastAsia="Arial Unicode MS" w:hAnsi="Open Sans" w:cs="Open Sans"/>
          <w:bCs/>
          <w:i/>
          <w:iCs/>
          <w:color w:val="auto"/>
          <w:sz w:val="18"/>
        </w:rPr>
        <w:t xml:space="preserve"> proximité du site</w:t>
      </w:r>
      <w:r w:rsidR="0045100F" w:rsidRPr="00F421E9">
        <w:rPr>
          <w:rFonts w:ascii="Open Sans" w:eastAsia="Arial Unicode MS" w:hAnsi="Open Sans" w:cs="Open Sans"/>
          <w:bCs/>
          <w:i/>
          <w:iCs/>
          <w:color w:val="auto"/>
          <w:sz w:val="18"/>
        </w:rPr>
        <w:t xml:space="preserve"> </w:t>
      </w:r>
    </w:p>
    <w:p w14:paraId="04B22D80" w14:textId="5A0F7CD8" w:rsidR="004C4A61" w:rsidRPr="003A72F3" w:rsidRDefault="004C4A61" w:rsidP="009D0FD0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Cs/>
          <w:iCs/>
          <w:color w:val="auto"/>
          <w:sz w:val="18"/>
        </w:rPr>
      </w:pP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3256"/>
        <w:gridCol w:w="2268"/>
        <w:gridCol w:w="3543"/>
      </w:tblGrid>
      <w:tr w:rsidR="00F212AC" w:rsidRPr="003A72F3" w14:paraId="4552BA2F" w14:textId="77777777" w:rsidTr="00F212AC">
        <w:trPr>
          <w:trHeight w:val="399"/>
        </w:trPr>
        <w:tc>
          <w:tcPr>
            <w:tcW w:w="9067" w:type="dxa"/>
            <w:gridSpan w:val="3"/>
          </w:tcPr>
          <w:p w14:paraId="10410443" w14:textId="77777777" w:rsidR="00F212AC" w:rsidRPr="003A72F3" w:rsidRDefault="00F212AC" w:rsidP="000D3C7C">
            <w:pPr>
              <w:widowControl w:val="0"/>
              <w:autoSpaceDE w:val="0"/>
              <w:autoSpaceDN w:val="0"/>
              <w:adjustRightInd w:val="0"/>
              <w:ind w:left="170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</w:pPr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Adresse du site de : </w:t>
            </w:r>
          </w:p>
        </w:tc>
      </w:tr>
      <w:tr w:rsidR="00F212AC" w:rsidRPr="003A72F3" w14:paraId="17575C22" w14:textId="77777777" w:rsidTr="00F212AC">
        <w:tc>
          <w:tcPr>
            <w:tcW w:w="3256" w:type="dxa"/>
          </w:tcPr>
          <w:p w14:paraId="11BD6588" w14:textId="6CB08DE8" w:rsidR="00F212AC" w:rsidRPr="003A72F3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  <w:t>N</w:t>
            </w:r>
            <w:r w:rsidR="007B2D6E"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  <w:t xml:space="preserve">om station </w:t>
            </w:r>
            <w:proofErr w:type="gramStart"/>
            <w:r w:rsidR="007B2D6E"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  <w:t>Métro  /</w:t>
            </w:r>
            <w:proofErr w:type="gramEnd"/>
            <w:r w:rsidR="007B2D6E"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  <w:t xml:space="preserve"> RER </w:t>
            </w:r>
          </w:p>
        </w:tc>
        <w:tc>
          <w:tcPr>
            <w:tcW w:w="2268" w:type="dxa"/>
          </w:tcPr>
          <w:p w14:paraId="29ECDEAF" w14:textId="58089B4C" w:rsidR="00F212AC" w:rsidRPr="003A72F3" w:rsidRDefault="007B2D6E" w:rsidP="00442FA5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6"/>
              </w:rPr>
            </w:pPr>
            <w:r w:rsidRPr="003A72F3"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6"/>
              </w:rPr>
              <w:t>Metro / RER</w:t>
            </w:r>
            <w:r w:rsidR="00442FA5"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6"/>
              </w:rPr>
              <w:t> /TER/ Tramway</w:t>
            </w:r>
          </w:p>
        </w:tc>
        <w:tc>
          <w:tcPr>
            <w:tcW w:w="3543" w:type="dxa"/>
          </w:tcPr>
          <w:p w14:paraId="7F27B5F7" w14:textId="6B3377E0" w:rsidR="00F212AC" w:rsidRPr="003A72F3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  <w:t>Distance avec le site</w:t>
            </w:r>
          </w:p>
        </w:tc>
      </w:tr>
      <w:tr w:rsidR="00F212AC" w:rsidRPr="003A72F3" w14:paraId="3C9906A4" w14:textId="77777777" w:rsidTr="00F212AC">
        <w:trPr>
          <w:trHeight w:val="510"/>
        </w:trPr>
        <w:tc>
          <w:tcPr>
            <w:tcW w:w="3256" w:type="dxa"/>
          </w:tcPr>
          <w:p w14:paraId="0D764159" w14:textId="77777777" w:rsidR="00F212AC" w:rsidRPr="00254A82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2268" w:type="dxa"/>
          </w:tcPr>
          <w:p w14:paraId="0CB5A144" w14:textId="77777777" w:rsidR="00F212AC" w:rsidRPr="00254A82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6"/>
              </w:rPr>
            </w:pPr>
          </w:p>
        </w:tc>
        <w:tc>
          <w:tcPr>
            <w:tcW w:w="3543" w:type="dxa"/>
          </w:tcPr>
          <w:p w14:paraId="2EF86E71" w14:textId="77777777" w:rsidR="00F212AC" w:rsidRPr="00254A82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</w:tr>
      <w:tr w:rsidR="00F212AC" w:rsidRPr="003A72F3" w14:paraId="3523E792" w14:textId="77777777" w:rsidTr="00F212AC">
        <w:trPr>
          <w:trHeight w:val="510"/>
        </w:trPr>
        <w:tc>
          <w:tcPr>
            <w:tcW w:w="3256" w:type="dxa"/>
          </w:tcPr>
          <w:p w14:paraId="55A08563" w14:textId="77777777" w:rsidR="00F212AC" w:rsidRPr="00254A82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2268" w:type="dxa"/>
          </w:tcPr>
          <w:p w14:paraId="0A2A0F91" w14:textId="77777777" w:rsidR="00F212AC" w:rsidRPr="00254A82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6"/>
              </w:rPr>
            </w:pPr>
          </w:p>
        </w:tc>
        <w:tc>
          <w:tcPr>
            <w:tcW w:w="3543" w:type="dxa"/>
          </w:tcPr>
          <w:p w14:paraId="0AA3F709" w14:textId="77777777" w:rsidR="00F212AC" w:rsidRPr="00254A82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</w:tr>
      <w:tr w:rsidR="00F212AC" w:rsidRPr="003A72F3" w14:paraId="3C3DEC27" w14:textId="77777777" w:rsidTr="00F212AC">
        <w:trPr>
          <w:trHeight w:val="510"/>
        </w:trPr>
        <w:tc>
          <w:tcPr>
            <w:tcW w:w="3256" w:type="dxa"/>
          </w:tcPr>
          <w:p w14:paraId="3D779492" w14:textId="77777777" w:rsidR="00F212AC" w:rsidRPr="00254A82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2268" w:type="dxa"/>
          </w:tcPr>
          <w:p w14:paraId="2F8B7849" w14:textId="77777777" w:rsidR="00F212AC" w:rsidRPr="00254A82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6"/>
              </w:rPr>
            </w:pPr>
          </w:p>
        </w:tc>
        <w:tc>
          <w:tcPr>
            <w:tcW w:w="3543" w:type="dxa"/>
          </w:tcPr>
          <w:p w14:paraId="14925ACB" w14:textId="77777777" w:rsidR="00F212AC" w:rsidRPr="00254A82" w:rsidRDefault="00F212AC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</w:tr>
      <w:tr w:rsidR="00F212AC" w:rsidRPr="003A72F3" w14:paraId="031D69B9" w14:textId="77777777" w:rsidTr="00F212AC">
        <w:trPr>
          <w:trHeight w:val="510"/>
        </w:trPr>
        <w:tc>
          <w:tcPr>
            <w:tcW w:w="3256" w:type="dxa"/>
          </w:tcPr>
          <w:p w14:paraId="2E9962EB" w14:textId="77777777" w:rsidR="00F212AC" w:rsidRPr="00254A82" w:rsidRDefault="00F212AC" w:rsidP="00F21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2268" w:type="dxa"/>
          </w:tcPr>
          <w:p w14:paraId="4D74A78A" w14:textId="77777777" w:rsidR="00F212AC" w:rsidRPr="00254A82" w:rsidRDefault="00F212AC" w:rsidP="00F21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  <w:tc>
          <w:tcPr>
            <w:tcW w:w="3543" w:type="dxa"/>
          </w:tcPr>
          <w:p w14:paraId="0F4C2EA1" w14:textId="77777777" w:rsidR="00F212AC" w:rsidRPr="00254A82" w:rsidRDefault="00F212AC" w:rsidP="00F21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/>
                <w:iCs/>
                <w:color w:val="auto"/>
                <w:sz w:val="18"/>
              </w:rPr>
            </w:pPr>
          </w:p>
        </w:tc>
      </w:tr>
    </w:tbl>
    <w:p w14:paraId="1F35552B" w14:textId="4427955C" w:rsidR="004C4A61" w:rsidRPr="003A72F3" w:rsidRDefault="004C4A61" w:rsidP="009D0FD0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Cs/>
          <w:iCs/>
          <w:color w:val="auto"/>
          <w:sz w:val="18"/>
        </w:rPr>
      </w:pPr>
    </w:p>
    <w:p w14:paraId="3D99CCE1" w14:textId="5BF8FB67" w:rsidR="00F212AC" w:rsidRPr="003A72F3" w:rsidRDefault="00F212AC" w:rsidP="009D0FD0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Cs/>
          <w:iCs/>
          <w:color w:val="auto"/>
          <w:sz w:val="18"/>
        </w:rPr>
      </w:pPr>
    </w:p>
    <w:p w14:paraId="15F5E72C" w14:textId="40B9FF44" w:rsidR="0045100F" w:rsidRPr="003A72F3" w:rsidRDefault="0045100F" w:rsidP="00F212AC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8"/>
        </w:rPr>
      </w:pPr>
    </w:p>
    <w:p w14:paraId="3A829CFC" w14:textId="77777777" w:rsidR="00F212AC" w:rsidRPr="003A72F3" w:rsidRDefault="00F212AC" w:rsidP="00F212AC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8"/>
        </w:rPr>
      </w:pPr>
    </w:p>
    <w:p w14:paraId="35A37C5F" w14:textId="1B071719" w:rsidR="009D0FD0" w:rsidRPr="007530AE" w:rsidRDefault="0045100F" w:rsidP="0045100F">
      <w:pPr>
        <w:pStyle w:val="Paragraphedeliste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u w:val="single"/>
        </w:rPr>
      </w:pPr>
      <w:r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lastRenderedPageBreak/>
        <w:t>Qualité des installations :</w:t>
      </w:r>
    </w:p>
    <w:p w14:paraId="7A0DE681" w14:textId="247EE2A1" w:rsidR="0045100F" w:rsidRPr="00F421E9" w:rsidRDefault="0045100F" w:rsidP="0045100F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Cs/>
          <w:i/>
          <w:iCs/>
          <w:color w:val="auto"/>
          <w:sz w:val="18"/>
          <w:szCs w:val="18"/>
        </w:rPr>
      </w:pPr>
      <w:r w:rsidRPr="00F421E9">
        <w:rPr>
          <w:rFonts w:ascii="Open Sans" w:eastAsia="Arial Unicode MS" w:hAnsi="Open Sans" w:cs="Open Sans"/>
          <w:bCs/>
          <w:i/>
          <w:iCs/>
          <w:color w:val="auto"/>
          <w:sz w:val="18"/>
          <w:szCs w:val="18"/>
        </w:rPr>
        <w:t>Description du matériel installé dans chaque salle, liste des installations sur place (ascenseurs, espace détente, restauration, sanitaires, distributeurs de boissons chaudes et friandises)</w:t>
      </w:r>
    </w:p>
    <w:p w14:paraId="2BA7F95A" w14:textId="776557CD" w:rsidR="00F212AC" w:rsidRPr="003A72F3" w:rsidRDefault="00F212AC" w:rsidP="00F421E9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6"/>
        </w:rPr>
      </w:pPr>
    </w:p>
    <w:p w14:paraId="223D42E4" w14:textId="0AC5A794" w:rsidR="00F212AC" w:rsidRPr="003A72F3" w:rsidRDefault="00F212AC" w:rsidP="0045100F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Cs/>
          <w:iCs/>
          <w:color w:val="auto"/>
          <w:sz w:val="16"/>
        </w:rPr>
      </w:pPr>
    </w:p>
    <w:p w14:paraId="5BBAA1BF" w14:textId="78F0E579" w:rsidR="00F212AC" w:rsidRPr="003A72F3" w:rsidRDefault="00F212AC" w:rsidP="0045100F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Cs/>
          <w:iCs/>
          <w:color w:val="auto"/>
          <w:sz w:val="16"/>
        </w:rPr>
      </w:pPr>
    </w:p>
    <w:p w14:paraId="4CA04DFD" w14:textId="6B799333" w:rsidR="007B2D6E" w:rsidRPr="003A72F3" w:rsidRDefault="007B2D6E" w:rsidP="0045100F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Cs/>
          <w:iCs/>
          <w:color w:val="auto"/>
          <w:sz w:val="16"/>
        </w:rPr>
      </w:pP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3088"/>
        <w:gridCol w:w="3995"/>
        <w:gridCol w:w="1984"/>
      </w:tblGrid>
      <w:tr w:rsidR="007B2D6E" w:rsidRPr="003A72F3" w14:paraId="10EB3658" w14:textId="77777777" w:rsidTr="000D3C7C">
        <w:trPr>
          <w:trHeight w:val="399"/>
        </w:trPr>
        <w:tc>
          <w:tcPr>
            <w:tcW w:w="9067" w:type="dxa"/>
            <w:gridSpan w:val="3"/>
          </w:tcPr>
          <w:p w14:paraId="250FC16F" w14:textId="2248C718" w:rsidR="007B2D6E" w:rsidRPr="003A72F3" w:rsidRDefault="00FC5BF0" w:rsidP="000D3C7C">
            <w:pPr>
              <w:widowControl w:val="0"/>
              <w:autoSpaceDE w:val="0"/>
              <w:autoSpaceDN w:val="0"/>
              <w:adjustRightInd w:val="0"/>
              <w:ind w:left="170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</w:pPr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>Nom et a</w:t>
            </w:r>
            <w:r w:rsidR="00D1079A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dresse du site </w:t>
            </w:r>
            <w:r w:rsidR="007B2D6E"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  <w:t xml:space="preserve">: </w:t>
            </w:r>
          </w:p>
          <w:p w14:paraId="119B612A" w14:textId="593A1A4C" w:rsidR="00FC5BF0" w:rsidRPr="003A72F3" w:rsidRDefault="00FC5BF0" w:rsidP="000D3C7C">
            <w:pPr>
              <w:widowControl w:val="0"/>
              <w:autoSpaceDE w:val="0"/>
              <w:autoSpaceDN w:val="0"/>
              <w:adjustRightInd w:val="0"/>
              <w:ind w:left="170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8"/>
              </w:rPr>
            </w:pPr>
          </w:p>
        </w:tc>
      </w:tr>
      <w:tr w:rsidR="007B2D6E" w:rsidRPr="003A72F3" w14:paraId="2DAC249E" w14:textId="77777777" w:rsidTr="00FC5BF0">
        <w:trPr>
          <w:trHeight w:val="471"/>
        </w:trPr>
        <w:tc>
          <w:tcPr>
            <w:tcW w:w="3088" w:type="dxa"/>
          </w:tcPr>
          <w:p w14:paraId="2A907648" w14:textId="3E0499D2" w:rsidR="007B2D6E" w:rsidRPr="003A72F3" w:rsidRDefault="007B2D6E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</w:tcPr>
          <w:p w14:paraId="0316775C" w14:textId="3780ACC0" w:rsidR="007B2D6E" w:rsidRPr="003A72F3" w:rsidRDefault="007B2D6E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6"/>
              </w:rPr>
            </w:pPr>
          </w:p>
        </w:tc>
        <w:tc>
          <w:tcPr>
            <w:tcW w:w="1984" w:type="dxa"/>
          </w:tcPr>
          <w:p w14:paraId="2FB076A2" w14:textId="77777777" w:rsidR="00C65100" w:rsidRPr="003A72F3" w:rsidRDefault="00FC5BF0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  <w:t xml:space="preserve">Disponible </w:t>
            </w:r>
          </w:p>
          <w:p w14:paraId="0FEDB7AD" w14:textId="1FAEE3E5" w:rsidR="007B2D6E" w:rsidRPr="003A72F3" w:rsidRDefault="00FC5BF0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  <w:proofErr w:type="gramStart"/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  <w:t>Oui  /</w:t>
            </w:r>
            <w:proofErr w:type="gramEnd"/>
            <w:r w:rsidRPr="003A72F3"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  <w:t xml:space="preserve">  Non</w:t>
            </w:r>
          </w:p>
        </w:tc>
      </w:tr>
      <w:tr w:rsidR="009037E7" w:rsidRPr="003A72F3" w14:paraId="2F218277" w14:textId="77777777" w:rsidTr="00A822F5">
        <w:trPr>
          <w:trHeight w:val="347"/>
        </w:trPr>
        <w:tc>
          <w:tcPr>
            <w:tcW w:w="3088" w:type="dxa"/>
            <w:vMerge w:val="restart"/>
          </w:tcPr>
          <w:p w14:paraId="400597CB" w14:textId="3EDDCCD1" w:rsidR="009037E7" w:rsidRPr="003A72F3" w:rsidRDefault="009037E7" w:rsidP="00711F36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319D0AC8" w14:textId="3AF32DAB" w:rsidR="009037E7" w:rsidRPr="003A72F3" w:rsidRDefault="009037E7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 xml:space="preserve">PC portable </w:t>
            </w:r>
          </w:p>
        </w:tc>
        <w:tc>
          <w:tcPr>
            <w:tcW w:w="1984" w:type="dxa"/>
            <w:vAlign w:val="center"/>
          </w:tcPr>
          <w:p w14:paraId="70B371CC" w14:textId="77777777" w:rsidR="009037E7" w:rsidRPr="003A72F3" w:rsidRDefault="009037E7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9037E7" w:rsidRPr="003A72F3" w14:paraId="1E90FE18" w14:textId="77777777" w:rsidTr="00A822F5">
        <w:trPr>
          <w:trHeight w:val="347"/>
        </w:trPr>
        <w:tc>
          <w:tcPr>
            <w:tcW w:w="3088" w:type="dxa"/>
            <w:vMerge/>
          </w:tcPr>
          <w:p w14:paraId="2B8692E0" w14:textId="77777777" w:rsidR="009037E7" w:rsidRPr="003A72F3" w:rsidRDefault="009037E7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64BD5F42" w14:textId="4AFC223C" w:rsidR="009037E7" w:rsidRPr="003A72F3" w:rsidRDefault="00D26314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>Vidéo projecteur et écran de projection</w:t>
            </w:r>
          </w:p>
        </w:tc>
        <w:tc>
          <w:tcPr>
            <w:tcW w:w="1984" w:type="dxa"/>
            <w:vAlign w:val="center"/>
          </w:tcPr>
          <w:p w14:paraId="4FFC568B" w14:textId="77777777" w:rsidR="009037E7" w:rsidRPr="003A72F3" w:rsidRDefault="009037E7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9037E7" w:rsidRPr="003A72F3" w14:paraId="4C633D6F" w14:textId="77777777" w:rsidTr="00A822F5">
        <w:trPr>
          <w:trHeight w:val="347"/>
        </w:trPr>
        <w:tc>
          <w:tcPr>
            <w:tcW w:w="3088" w:type="dxa"/>
            <w:vMerge/>
          </w:tcPr>
          <w:p w14:paraId="3B70B244" w14:textId="77777777" w:rsidR="009037E7" w:rsidRPr="003A72F3" w:rsidRDefault="009037E7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6D73A27B" w14:textId="66769BD7" w:rsidR="009037E7" w:rsidRPr="003A72F3" w:rsidRDefault="00D26314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>Micro HF captation audiovisuelle</w:t>
            </w:r>
          </w:p>
        </w:tc>
        <w:tc>
          <w:tcPr>
            <w:tcW w:w="1984" w:type="dxa"/>
            <w:vAlign w:val="center"/>
          </w:tcPr>
          <w:p w14:paraId="082D4957" w14:textId="77777777" w:rsidR="009037E7" w:rsidRPr="003A72F3" w:rsidRDefault="009037E7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9037E7" w:rsidRPr="003A72F3" w14:paraId="171F8BF8" w14:textId="77777777" w:rsidTr="00A822F5">
        <w:trPr>
          <w:trHeight w:val="347"/>
        </w:trPr>
        <w:tc>
          <w:tcPr>
            <w:tcW w:w="3088" w:type="dxa"/>
            <w:vMerge/>
          </w:tcPr>
          <w:p w14:paraId="1638B952" w14:textId="77777777" w:rsidR="009037E7" w:rsidRPr="003A72F3" w:rsidRDefault="009037E7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192A4B25" w14:textId="679D868C" w:rsidR="009037E7" w:rsidRPr="003A72F3" w:rsidRDefault="00D26314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 xml:space="preserve">WIFI et </w:t>
            </w:r>
            <w:r w:rsidR="00FD4BC8"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>accès à internet</w:t>
            </w:r>
            <w:r w:rsidR="00836ABF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 xml:space="preserve"> gratuit</w:t>
            </w:r>
          </w:p>
        </w:tc>
        <w:tc>
          <w:tcPr>
            <w:tcW w:w="1984" w:type="dxa"/>
            <w:vAlign w:val="center"/>
          </w:tcPr>
          <w:p w14:paraId="06918171" w14:textId="77777777" w:rsidR="009037E7" w:rsidRPr="003A72F3" w:rsidRDefault="009037E7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9037E7" w:rsidRPr="003A72F3" w14:paraId="5606642A" w14:textId="77777777" w:rsidTr="00A822F5">
        <w:trPr>
          <w:trHeight w:val="347"/>
        </w:trPr>
        <w:tc>
          <w:tcPr>
            <w:tcW w:w="3088" w:type="dxa"/>
            <w:vMerge/>
          </w:tcPr>
          <w:p w14:paraId="30495A3F" w14:textId="77777777" w:rsidR="009037E7" w:rsidRPr="003A72F3" w:rsidRDefault="009037E7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091802B9" w14:textId="472D057E" w:rsidR="009037E7" w:rsidRPr="00836ABF" w:rsidRDefault="00735636" w:rsidP="00836ABF">
            <w:pPr>
              <w:rPr>
                <w:rFonts w:ascii="Open Sans" w:hAnsi="Open Sans" w:cs="Open Sans"/>
                <w:color w:val="000000" w:themeColor="text1"/>
                <w:sz w:val="16"/>
                <w:szCs w:val="18"/>
              </w:rPr>
            </w:pPr>
            <w:r>
              <w:rPr>
                <w:rFonts w:ascii="Open Sans" w:hAnsi="Open Sans" w:cs="Open Sans"/>
                <w:color w:val="000000" w:themeColor="text1"/>
                <w:sz w:val="16"/>
                <w:szCs w:val="18"/>
              </w:rPr>
              <w:t>Système</w:t>
            </w:r>
            <w:r w:rsidR="00836ABF" w:rsidRPr="00836ABF">
              <w:rPr>
                <w:rFonts w:ascii="Open Sans" w:hAnsi="Open Sans" w:cs="Open Sans"/>
                <w:color w:val="000000" w:themeColor="text1"/>
                <w:sz w:val="16"/>
                <w:szCs w:val="18"/>
              </w:rPr>
              <w:t xml:space="preserve"> de visioconférences</w:t>
            </w:r>
          </w:p>
        </w:tc>
        <w:tc>
          <w:tcPr>
            <w:tcW w:w="1984" w:type="dxa"/>
            <w:vAlign w:val="center"/>
          </w:tcPr>
          <w:p w14:paraId="792D32E5" w14:textId="77777777" w:rsidR="009037E7" w:rsidRPr="003A72F3" w:rsidRDefault="009037E7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9037E7" w:rsidRPr="003A72F3" w14:paraId="0AEC32F9" w14:textId="77777777" w:rsidTr="00A822F5">
        <w:trPr>
          <w:trHeight w:val="347"/>
        </w:trPr>
        <w:tc>
          <w:tcPr>
            <w:tcW w:w="3088" w:type="dxa"/>
            <w:vMerge/>
          </w:tcPr>
          <w:p w14:paraId="4E3D8B87" w14:textId="77777777" w:rsidR="009037E7" w:rsidRPr="003A72F3" w:rsidRDefault="009037E7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2A1EA5F1" w14:textId="22E9FAD8" w:rsidR="009037E7" w:rsidRPr="003A72F3" w:rsidRDefault="00FC5BF0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 xml:space="preserve">Prises électriques standards </w:t>
            </w:r>
          </w:p>
        </w:tc>
        <w:tc>
          <w:tcPr>
            <w:tcW w:w="1984" w:type="dxa"/>
            <w:vAlign w:val="center"/>
          </w:tcPr>
          <w:p w14:paraId="74D0D79A" w14:textId="77777777" w:rsidR="009037E7" w:rsidRPr="003A72F3" w:rsidRDefault="009037E7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C65100" w:rsidRPr="003A72F3" w14:paraId="42954A5A" w14:textId="77777777" w:rsidTr="00A822F5">
        <w:trPr>
          <w:trHeight w:val="290"/>
        </w:trPr>
        <w:tc>
          <w:tcPr>
            <w:tcW w:w="3088" w:type="dxa"/>
            <w:vMerge w:val="restart"/>
          </w:tcPr>
          <w:p w14:paraId="3396E3AD" w14:textId="77777777" w:rsidR="00C65100" w:rsidRPr="003A72F3" w:rsidRDefault="00C65100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3EA93286" w14:textId="4B8DC420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>Ascenseurs</w:t>
            </w:r>
          </w:p>
        </w:tc>
        <w:tc>
          <w:tcPr>
            <w:tcW w:w="1984" w:type="dxa"/>
            <w:vAlign w:val="center"/>
          </w:tcPr>
          <w:p w14:paraId="7C040DE0" w14:textId="77777777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C65100" w:rsidRPr="003A72F3" w14:paraId="0A102F5B" w14:textId="77777777" w:rsidTr="00A822F5">
        <w:trPr>
          <w:trHeight w:val="290"/>
        </w:trPr>
        <w:tc>
          <w:tcPr>
            <w:tcW w:w="3088" w:type="dxa"/>
            <w:vMerge/>
          </w:tcPr>
          <w:p w14:paraId="585DE0D4" w14:textId="77777777" w:rsidR="00C65100" w:rsidRPr="003A72F3" w:rsidRDefault="00C65100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2487151C" w14:textId="4BEC9CA5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  <w:t>Climatisation</w:t>
            </w:r>
          </w:p>
        </w:tc>
        <w:tc>
          <w:tcPr>
            <w:tcW w:w="1984" w:type="dxa"/>
            <w:vAlign w:val="center"/>
          </w:tcPr>
          <w:p w14:paraId="6D41A2D1" w14:textId="77777777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C65100" w:rsidRPr="003A72F3" w14:paraId="298669EA" w14:textId="77777777" w:rsidTr="00A822F5">
        <w:trPr>
          <w:trHeight w:val="290"/>
        </w:trPr>
        <w:tc>
          <w:tcPr>
            <w:tcW w:w="3088" w:type="dxa"/>
            <w:vMerge/>
          </w:tcPr>
          <w:p w14:paraId="29F55A40" w14:textId="77777777" w:rsidR="00C65100" w:rsidRPr="003A72F3" w:rsidRDefault="00C65100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449418D3" w14:textId="740F6CBC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>Chauffage</w:t>
            </w:r>
          </w:p>
        </w:tc>
        <w:tc>
          <w:tcPr>
            <w:tcW w:w="1984" w:type="dxa"/>
            <w:vAlign w:val="center"/>
          </w:tcPr>
          <w:p w14:paraId="00892CC0" w14:textId="77777777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C65100" w:rsidRPr="003A72F3" w14:paraId="0ADDCE97" w14:textId="77777777" w:rsidTr="00A822F5">
        <w:trPr>
          <w:trHeight w:val="290"/>
        </w:trPr>
        <w:tc>
          <w:tcPr>
            <w:tcW w:w="3088" w:type="dxa"/>
            <w:vMerge/>
          </w:tcPr>
          <w:p w14:paraId="2499F746" w14:textId="77777777" w:rsidR="00C65100" w:rsidRPr="003A72F3" w:rsidRDefault="00C65100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41AFFF6D" w14:textId="40F5CD35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>Sanitaires PMR (personnes à mobilité réduite)</w:t>
            </w:r>
          </w:p>
        </w:tc>
        <w:tc>
          <w:tcPr>
            <w:tcW w:w="1984" w:type="dxa"/>
            <w:vAlign w:val="center"/>
          </w:tcPr>
          <w:p w14:paraId="17E6C344" w14:textId="77777777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C65100" w:rsidRPr="003A72F3" w14:paraId="372385D3" w14:textId="77777777" w:rsidTr="00A822F5">
        <w:trPr>
          <w:trHeight w:val="290"/>
        </w:trPr>
        <w:tc>
          <w:tcPr>
            <w:tcW w:w="3088" w:type="dxa"/>
            <w:vMerge/>
          </w:tcPr>
          <w:p w14:paraId="7A4B23E2" w14:textId="77777777" w:rsidR="00C65100" w:rsidRPr="003A72F3" w:rsidRDefault="00C65100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2FAC9BAD" w14:textId="0FFE1EAB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</w:rPr>
            </w:pPr>
            <w:r w:rsidRPr="003A72F3"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>Espace détente, restauration, distributeurs de boissons chaudes et friandises</w:t>
            </w:r>
          </w:p>
        </w:tc>
        <w:tc>
          <w:tcPr>
            <w:tcW w:w="1984" w:type="dxa"/>
            <w:vAlign w:val="center"/>
          </w:tcPr>
          <w:p w14:paraId="0BDCF805" w14:textId="77777777" w:rsidR="00C65100" w:rsidRPr="003A72F3" w:rsidRDefault="00C65100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  <w:tr w:rsidR="00735636" w:rsidRPr="003A72F3" w14:paraId="1130C64C" w14:textId="77777777" w:rsidTr="00A822F5">
        <w:trPr>
          <w:trHeight w:val="290"/>
        </w:trPr>
        <w:tc>
          <w:tcPr>
            <w:tcW w:w="3088" w:type="dxa"/>
          </w:tcPr>
          <w:p w14:paraId="63E6B13A" w14:textId="77777777" w:rsidR="00735636" w:rsidRPr="003A72F3" w:rsidRDefault="00735636" w:rsidP="000D3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  <w:tc>
          <w:tcPr>
            <w:tcW w:w="3995" w:type="dxa"/>
            <w:vAlign w:val="center"/>
          </w:tcPr>
          <w:p w14:paraId="2429EC24" w14:textId="24001593" w:rsidR="00735636" w:rsidRPr="003A72F3" w:rsidRDefault="00485AF5" w:rsidP="00A822F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</w:pPr>
            <w:r>
              <w:rPr>
                <w:rFonts w:ascii="Open Sans" w:eastAsia="Arial Unicode MS" w:hAnsi="Open Sans" w:cs="Open Sans"/>
                <w:bCs/>
                <w:iCs/>
                <w:color w:val="auto"/>
                <w:sz w:val="16"/>
                <w:szCs w:val="18"/>
              </w:rPr>
              <w:t>Espace extérieur</w:t>
            </w:r>
          </w:p>
        </w:tc>
        <w:tc>
          <w:tcPr>
            <w:tcW w:w="1984" w:type="dxa"/>
            <w:vAlign w:val="center"/>
          </w:tcPr>
          <w:p w14:paraId="7754F465" w14:textId="77777777" w:rsidR="00735636" w:rsidRPr="003A72F3" w:rsidRDefault="00735636" w:rsidP="00A82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Cs/>
                <w:color w:val="auto"/>
                <w:sz w:val="16"/>
              </w:rPr>
            </w:pPr>
          </w:p>
        </w:tc>
      </w:tr>
    </w:tbl>
    <w:p w14:paraId="3210EFDC" w14:textId="7CC90BF9" w:rsidR="007B2D6E" w:rsidRPr="003A72F3" w:rsidRDefault="00420063" w:rsidP="00C65100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6"/>
        </w:rPr>
      </w:pPr>
      <w:r w:rsidRPr="003A72F3">
        <w:rPr>
          <w:rFonts w:ascii="Open Sans" w:eastAsia="Arial Unicode MS" w:hAnsi="Open Sans" w:cs="Open Sans"/>
          <w:bCs/>
          <w:iCs/>
          <w:color w:val="auto"/>
          <w:sz w:val="16"/>
        </w:rPr>
        <w:t xml:space="preserve"> </w:t>
      </w:r>
    </w:p>
    <w:p w14:paraId="4127DE12" w14:textId="01E33B1A" w:rsidR="00F212AC" w:rsidRPr="003A72F3" w:rsidRDefault="00F212AC" w:rsidP="00C65100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6"/>
        </w:rPr>
      </w:pPr>
    </w:p>
    <w:p w14:paraId="35B5E5CB" w14:textId="1191C253" w:rsidR="0045100F" w:rsidRPr="003A72F3" w:rsidRDefault="0045100F" w:rsidP="00C65100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8"/>
        </w:rPr>
      </w:pPr>
    </w:p>
    <w:p w14:paraId="41569B0E" w14:textId="3C3AD0C7" w:rsidR="0045100F" w:rsidRPr="007530AE" w:rsidRDefault="0045100F" w:rsidP="0045100F">
      <w:pPr>
        <w:pStyle w:val="Paragraphedeliste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u w:val="single"/>
        </w:rPr>
      </w:pPr>
      <w:bookmarkStart w:id="14" w:name="_Hlk215742873"/>
      <w:r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 xml:space="preserve">Description du processus de réservation, </w:t>
      </w:r>
      <w:r w:rsidR="00254A82"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 xml:space="preserve">de report de date, </w:t>
      </w:r>
      <w:r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 xml:space="preserve">d’annulation </w:t>
      </w:r>
      <w:r w:rsidR="00F421E9"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 xml:space="preserve">et </w:t>
      </w:r>
      <w:r w:rsidR="00254A82"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>les délais</w:t>
      </w:r>
      <w:r w:rsidR="00F421E9"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 xml:space="preserve"> pour les demandes urgentes hors réservation classique</w:t>
      </w:r>
    </w:p>
    <w:p w14:paraId="49D6CF8E" w14:textId="641E55B8" w:rsidR="008C64DD" w:rsidRPr="003A72F3" w:rsidRDefault="008C64DD" w:rsidP="008C64DD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6"/>
        </w:rPr>
      </w:pPr>
    </w:p>
    <w:p w14:paraId="10E42F2D" w14:textId="77777777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</w:rPr>
      </w:pPr>
    </w:p>
    <w:p w14:paraId="7B848911" w14:textId="185F08E0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  <w:r w:rsidRPr="00253E37">
        <w:rPr>
          <w:rFonts w:ascii="Open Sans" w:eastAsia="Arial Unicode MS" w:hAnsi="Open Sans" w:cs="Open Sans"/>
          <w:b/>
          <w:bCs/>
          <w:iCs/>
          <w:color w:val="auto"/>
          <w:sz w:val="18"/>
        </w:rPr>
        <w:t>4.1-</w:t>
      </w:r>
      <w:r w:rsidRPr="00253E37">
        <w:rPr>
          <w:rFonts w:ascii="Open Sans" w:eastAsia="Arial Unicode MS" w:hAnsi="Open Sans" w:cs="Open Sans"/>
          <w:b/>
          <w:bCs/>
          <w:iCs/>
          <w:color w:val="auto"/>
          <w:sz w:val="18"/>
        </w:rPr>
        <w:tab/>
      </w:r>
      <w:r w:rsidRPr="00253E37"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  <w:t>processus de réservation</w:t>
      </w:r>
    </w:p>
    <w:p w14:paraId="4B25CFA6" w14:textId="210FF68E" w:rsidR="008C64DD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7C7279A7" w14:textId="7B8B35BA" w:rsidR="00712E59" w:rsidRDefault="00712E59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26991277" w14:textId="57917C58" w:rsidR="00712E59" w:rsidRDefault="00712E59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035C1E21" w14:textId="77777777" w:rsidR="00712E59" w:rsidRDefault="00712E59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6CD2C555" w14:textId="77777777" w:rsidR="00712E59" w:rsidRPr="00253E37" w:rsidRDefault="00712E59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5BE7C783" w14:textId="6686E889" w:rsidR="00712E59" w:rsidRDefault="00712E59" w:rsidP="00712E59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  <w:r w:rsidRPr="00253E37">
        <w:rPr>
          <w:rFonts w:ascii="Open Sans" w:eastAsia="Arial Unicode MS" w:hAnsi="Open Sans" w:cs="Open Sans"/>
          <w:b/>
          <w:bCs/>
          <w:iCs/>
          <w:color w:val="auto"/>
          <w:sz w:val="18"/>
        </w:rPr>
        <w:t>4.2-</w:t>
      </w:r>
      <w:r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  <w:t xml:space="preserve"> processus de report de date</w:t>
      </w:r>
    </w:p>
    <w:p w14:paraId="33111279" w14:textId="564ACF95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0F0A6624" w14:textId="3B41B195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bookmarkEnd w:id="14"/>
    <w:p w14:paraId="62467379" w14:textId="10DE8054" w:rsidR="008C64DD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42EDCEA3" w14:textId="77777777" w:rsidR="00712E59" w:rsidRPr="00253E37" w:rsidRDefault="00712E59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4CA2C68B" w14:textId="77777777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42A02B52" w14:textId="4B648246" w:rsidR="008C64DD" w:rsidRDefault="00712E59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  <w:r>
        <w:rPr>
          <w:rFonts w:ascii="Open Sans" w:eastAsia="Arial Unicode MS" w:hAnsi="Open Sans" w:cs="Open Sans"/>
          <w:b/>
          <w:bCs/>
          <w:iCs/>
          <w:color w:val="auto"/>
          <w:sz w:val="18"/>
        </w:rPr>
        <w:t>4.3</w:t>
      </w:r>
      <w:r w:rsidR="008C64DD" w:rsidRPr="00253E37">
        <w:rPr>
          <w:rFonts w:ascii="Open Sans" w:eastAsia="Arial Unicode MS" w:hAnsi="Open Sans" w:cs="Open Sans"/>
          <w:b/>
          <w:bCs/>
          <w:iCs/>
          <w:color w:val="auto"/>
          <w:sz w:val="18"/>
        </w:rPr>
        <w:t>-</w:t>
      </w:r>
      <w:r w:rsidR="008C64DD" w:rsidRPr="00253E37"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  <w:t xml:space="preserve"> processus d’annulation</w:t>
      </w:r>
    </w:p>
    <w:p w14:paraId="33BFE833" w14:textId="77777777" w:rsidR="00712E59" w:rsidRPr="00253E37" w:rsidRDefault="00712E59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4AC8D3C6" w14:textId="2D502433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7689827B" w14:textId="59D71AAB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2C26FEC5" w14:textId="4B4A024B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7146CE63" w14:textId="36344F02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0FC7D54C" w14:textId="60569955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75454856" w14:textId="0FD07625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4B5117E6" w14:textId="60D05932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33FAB911" w14:textId="77777777" w:rsidR="008C64DD" w:rsidRPr="00253E37" w:rsidRDefault="008C64DD" w:rsidP="008C64DD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3B0DC7F2" w14:textId="4B8EBEF4" w:rsidR="00253E37" w:rsidRPr="007530AE" w:rsidRDefault="008C64DD" w:rsidP="00794B8F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u w:val="single"/>
        </w:rPr>
      </w:pPr>
      <w:r w:rsidRPr="007530AE">
        <w:rPr>
          <w:rFonts w:ascii="Open Sans" w:eastAsia="Arial Unicode MS" w:hAnsi="Open Sans" w:cs="Open Sans"/>
          <w:b/>
          <w:bCs/>
          <w:iCs/>
          <w:color w:val="auto"/>
        </w:rPr>
        <w:t>4-</w:t>
      </w:r>
      <w:r w:rsidR="00712E59"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>4</w:t>
      </w:r>
      <w:r w:rsidR="00253E37"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 xml:space="preserve">- </w:t>
      </w:r>
      <w:r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 xml:space="preserve">Gestion des demandes d’urgence </w:t>
      </w:r>
    </w:p>
    <w:p w14:paraId="4F11CBC9" w14:textId="664DCC30" w:rsidR="00253E37" w:rsidRDefault="00253E37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</w:p>
    <w:p w14:paraId="1D10F8E0" w14:textId="77777777" w:rsidR="00253E37" w:rsidRDefault="00253E37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</w:p>
    <w:p w14:paraId="168E692E" w14:textId="136203F4" w:rsidR="00253E37" w:rsidRPr="00253E37" w:rsidRDefault="00712E59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  <w:r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  <w:t>4-4</w:t>
      </w:r>
      <w:r w:rsidR="00794B8F"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  <w:t>-1</w:t>
      </w:r>
      <w:proofErr w:type="gramStart"/>
      <w:r w:rsidR="00794B8F"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  <w:t>-  Entre</w:t>
      </w:r>
      <w:proofErr w:type="gramEnd"/>
      <w:r w:rsidR="00794B8F"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  <w:t xml:space="preserve"> 0</w:t>
      </w:r>
      <w:r w:rsidR="00253E37" w:rsidRPr="00253E37"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  <w:t xml:space="preserve"> et 5 jours ouvrés</w:t>
      </w:r>
    </w:p>
    <w:p w14:paraId="312B3BBC" w14:textId="77777777" w:rsidR="00253E37" w:rsidRDefault="00253E37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</w:p>
    <w:p w14:paraId="78D3AB55" w14:textId="2218824D" w:rsidR="00253E37" w:rsidRDefault="00253E37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</w:p>
    <w:p w14:paraId="214B9A4B" w14:textId="77777777" w:rsidR="00794B8F" w:rsidRDefault="00794B8F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</w:p>
    <w:p w14:paraId="22A2B6C7" w14:textId="77777777" w:rsidR="00253E37" w:rsidRDefault="00253E37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</w:p>
    <w:p w14:paraId="528E9815" w14:textId="77777777" w:rsidR="00253E37" w:rsidRDefault="00253E37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</w:p>
    <w:p w14:paraId="4BCE2D85" w14:textId="77777777" w:rsidR="00253E37" w:rsidRDefault="00253E37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</w:p>
    <w:p w14:paraId="345A031E" w14:textId="6133036E" w:rsidR="00253E37" w:rsidRPr="00253E37" w:rsidRDefault="00712E59" w:rsidP="00253E37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</w:pPr>
      <w:r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  <w:t>4-4</w:t>
      </w:r>
      <w:r w:rsidR="00794B8F"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  <w:t>- 2</w:t>
      </w:r>
      <w:r w:rsidR="00253E37" w:rsidRPr="00253E37">
        <w:rPr>
          <w:rFonts w:ascii="Open Sans" w:eastAsia="Arial Unicode MS" w:hAnsi="Open Sans" w:cs="Open Sans"/>
          <w:b/>
          <w:bCs/>
          <w:iCs/>
          <w:color w:val="auto"/>
          <w:sz w:val="16"/>
          <w:u w:val="single"/>
        </w:rPr>
        <w:t>- Entre 5 et 10 jours ouvrés</w:t>
      </w:r>
    </w:p>
    <w:p w14:paraId="500C742E" w14:textId="77777777" w:rsidR="00084BD4" w:rsidRPr="003A72F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</w:pPr>
    </w:p>
    <w:p w14:paraId="08D1DDFC" w14:textId="77777777" w:rsidR="00084BD4" w:rsidRPr="00253E37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8"/>
        </w:rPr>
      </w:pPr>
    </w:p>
    <w:p w14:paraId="763DB4C8" w14:textId="77777777" w:rsidR="00084BD4" w:rsidRPr="003A72F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</w:pPr>
    </w:p>
    <w:p w14:paraId="049A242F" w14:textId="46538687" w:rsidR="007530AE" w:rsidRPr="007530AE" w:rsidRDefault="007530AE" w:rsidP="007530AE">
      <w:pPr>
        <w:pStyle w:val="Paragraphedeliste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Cs/>
          <w:color w:val="auto"/>
          <w:u w:val="single"/>
        </w:rPr>
      </w:pPr>
      <w:r w:rsidRPr="007530AE">
        <w:rPr>
          <w:rFonts w:ascii="Open Sans" w:eastAsia="Arial Unicode MS" w:hAnsi="Open Sans" w:cs="Open Sans"/>
          <w:b/>
          <w:bCs/>
          <w:iCs/>
          <w:color w:val="auto"/>
          <w:u w:val="single"/>
        </w:rPr>
        <w:t>Qualité Durable de l’offre proposée</w:t>
      </w:r>
    </w:p>
    <w:p w14:paraId="286AD45A" w14:textId="77777777" w:rsidR="007530AE" w:rsidRPr="003A72F3" w:rsidRDefault="007530AE" w:rsidP="007530AE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6"/>
        </w:rPr>
      </w:pPr>
    </w:p>
    <w:p w14:paraId="256139CB" w14:textId="77777777" w:rsidR="007530AE" w:rsidRPr="00253E37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</w:rPr>
      </w:pPr>
    </w:p>
    <w:p w14:paraId="1DF2E3F6" w14:textId="5AD92731" w:rsidR="007530AE" w:rsidRPr="007530AE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iCs/>
          <w:color w:val="auto"/>
          <w:sz w:val="18"/>
        </w:rPr>
      </w:pPr>
      <w:r>
        <w:rPr>
          <w:rFonts w:ascii="Open Sans" w:eastAsia="Arial Unicode MS" w:hAnsi="Open Sans" w:cs="Open Sans"/>
          <w:b/>
          <w:bCs/>
          <w:iCs/>
          <w:color w:val="auto"/>
          <w:sz w:val="18"/>
        </w:rPr>
        <w:t>5</w:t>
      </w:r>
      <w:r w:rsidRPr="00253E37">
        <w:rPr>
          <w:rFonts w:ascii="Open Sans" w:eastAsia="Arial Unicode MS" w:hAnsi="Open Sans" w:cs="Open Sans"/>
          <w:b/>
          <w:bCs/>
          <w:iCs/>
          <w:color w:val="auto"/>
          <w:sz w:val="18"/>
        </w:rPr>
        <w:t>.1-</w:t>
      </w:r>
      <w:r w:rsidRPr="00253E37">
        <w:rPr>
          <w:rFonts w:ascii="Open Sans" w:eastAsia="Arial Unicode MS" w:hAnsi="Open Sans" w:cs="Open Sans"/>
          <w:b/>
          <w:bCs/>
          <w:iCs/>
          <w:color w:val="auto"/>
          <w:sz w:val="18"/>
        </w:rPr>
        <w:tab/>
      </w:r>
      <w:r w:rsidRPr="007530AE"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  <w:t>Performance environnementale mise en œuvre</w:t>
      </w:r>
      <w:r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  <w:t> </w:t>
      </w:r>
      <w:r w:rsidRPr="007530AE">
        <w:rPr>
          <w:rFonts w:ascii="Open Sans" w:eastAsia="Arial Unicode MS" w:hAnsi="Open Sans" w:cs="Open Sans"/>
          <w:iCs/>
          <w:color w:val="auto"/>
          <w:sz w:val="18"/>
        </w:rPr>
        <w:t>: décrire les caractéristiques environnementales des salles proposées</w:t>
      </w:r>
    </w:p>
    <w:p w14:paraId="0A200539" w14:textId="77777777" w:rsidR="007530AE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09751FAC" w14:textId="77777777" w:rsidR="007530AE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6D4CB34B" w14:textId="77777777" w:rsidR="007530AE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32872BB9" w14:textId="77777777" w:rsidR="007530AE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06A52C35" w14:textId="77777777" w:rsidR="007530AE" w:rsidRPr="00253E37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099D921F" w14:textId="1C69E922" w:rsidR="007530AE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  <w:r>
        <w:rPr>
          <w:rFonts w:ascii="Open Sans" w:eastAsia="Arial Unicode MS" w:hAnsi="Open Sans" w:cs="Open Sans"/>
          <w:b/>
          <w:bCs/>
          <w:iCs/>
          <w:color w:val="auto"/>
          <w:sz w:val="18"/>
        </w:rPr>
        <w:t>5</w:t>
      </w:r>
      <w:r w:rsidRPr="00253E37">
        <w:rPr>
          <w:rFonts w:ascii="Open Sans" w:eastAsia="Arial Unicode MS" w:hAnsi="Open Sans" w:cs="Open Sans"/>
          <w:b/>
          <w:bCs/>
          <w:iCs/>
          <w:color w:val="auto"/>
          <w:sz w:val="18"/>
        </w:rPr>
        <w:t>.2-</w:t>
      </w:r>
      <w:r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  <w:t xml:space="preserve"> </w:t>
      </w:r>
      <w:r w:rsidRPr="007530AE"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  <w:t>Performance sociale mise en œuvre dans le cadre de l’exécution du marché</w:t>
      </w:r>
      <w:r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  <w:t> :</w:t>
      </w:r>
      <w:r w:rsidRPr="007530AE"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  <w:t xml:space="preserve"> </w:t>
      </w:r>
      <w:r>
        <w:rPr>
          <w:rFonts w:ascii="Open Sans" w:eastAsia="Arial Unicode MS" w:hAnsi="Open Sans" w:cs="Open Sans"/>
          <w:iCs/>
          <w:color w:val="auto"/>
          <w:sz w:val="18"/>
        </w:rPr>
        <w:t xml:space="preserve">décrire le processus de recrutement des agents affectés à la gestion des salles, les </w:t>
      </w:r>
      <w:r w:rsidRPr="007530AE">
        <w:rPr>
          <w:rFonts w:ascii="Open Sans" w:eastAsia="Arial Unicode MS" w:hAnsi="Open Sans" w:cs="Open Sans"/>
          <w:iCs/>
          <w:color w:val="auto"/>
          <w:sz w:val="18"/>
        </w:rPr>
        <w:t xml:space="preserve">Type de contrats de travail et avantages proposés </w:t>
      </w:r>
      <w:r>
        <w:rPr>
          <w:rFonts w:ascii="Open Sans" w:eastAsia="Arial Unicode MS" w:hAnsi="Open Sans" w:cs="Open Sans"/>
          <w:iCs/>
          <w:color w:val="auto"/>
          <w:sz w:val="18"/>
        </w:rPr>
        <w:t>à ces agents</w:t>
      </w:r>
    </w:p>
    <w:p w14:paraId="7CFB70D2" w14:textId="77777777" w:rsidR="007530AE" w:rsidRPr="00253E37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55242605" w14:textId="77777777" w:rsidR="007530AE" w:rsidRPr="00253E37" w:rsidRDefault="007530AE" w:rsidP="007530AE">
      <w:pPr>
        <w:widowControl w:val="0"/>
        <w:autoSpaceDE w:val="0"/>
        <w:autoSpaceDN w:val="0"/>
        <w:adjustRightInd w:val="0"/>
        <w:ind w:left="360"/>
        <w:rPr>
          <w:rFonts w:ascii="Open Sans" w:eastAsia="Arial Unicode MS" w:hAnsi="Open Sans" w:cs="Open Sans"/>
          <w:b/>
          <w:bCs/>
          <w:iCs/>
          <w:color w:val="auto"/>
          <w:sz w:val="18"/>
          <w:u w:val="single"/>
        </w:rPr>
      </w:pPr>
    </w:p>
    <w:p w14:paraId="384D4B40" w14:textId="77777777" w:rsidR="00084BD4" w:rsidRPr="003A72F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</w:pPr>
    </w:p>
    <w:p w14:paraId="3AA20A74" w14:textId="2735CAC5" w:rsidR="00084BD4" w:rsidRPr="003A72F3" w:rsidRDefault="008C64DD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</w:pPr>
      <w:r w:rsidRPr="003A72F3"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  <w:t xml:space="preserve"> </w:t>
      </w:r>
    </w:p>
    <w:p w14:paraId="7577C6C0" w14:textId="77777777" w:rsidR="00084BD4" w:rsidRPr="003A72F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iCs/>
          <w:color w:val="auto"/>
          <w:sz w:val="18"/>
        </w:rPr>
      </w:pPr>
    </w:p>
    <w:p w14:paraId="0DDFED89" w14:textId="4E49202D" w:rsidR="00084BD4" w:rsidRPr="003A72F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</w:rPr>
      </w:pPr>
    </w:p>
    <w:p w14:paraId="62A86075" w14:textId="77777777" w:rsidR="00084BD4" w:rsidRPr="003A72F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6"/>
          <w:szCs w:val="18"/>
        </w:rPr>
      </w:pPr>
      <w:r w:rsidRPr="003A72F3">
        <w:rPr>
          <w:rFonts w:ascii="Open Sans" w:eastAsia="Arial Unicode MS" w:hAnsi="Open Sans" w:cs="Open Sans"/>
          <w:b/>
          <w:bCs/>
          <w:i/>
          <w:iCs/>
          <w:color w:val="auto"/>
          <w:sz w:val="16"/>
          <w:szCs w:val="18"/>
        </w:rPr>
        <w:t>Signature et cachet de la société</w:t>
      </w:r>
    </w:p>
    <w:p w14:paraId="7089517A" w14:textId="77777777" w:rsidR="00084BD4" w:rsidRPr="003A72F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sz w:val="18"/>
        </w:rPr>
      </w:pPr>
    </w:p>
    <w:sectPr w:rsidR="00084BD4" w:rsidRPr="003A72F3">
      <w:footerReference w:type="default" r:id="rId10"/>
      <w:pgSz w:w="11907" w:h="16840" w:code="9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61EE0" w14:textId="77777777" w:rsidR="00AA5A87" w:rsidRDefault="00AA5A87">
      <w:r>
        <w:separator/>
      </w:r>
    </w:p>
  </w:endnote>
  <w:endnote w:type="continuationSeparator" w:id="0">
    <w:p w14:paraId="67078734" w14:textId="77777777" w:rsidR="00AA5A87" w:rsidRDefault="00AA5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7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60"/>
      <w:gridCol w:w="5935"/>
      <w:gridCol w:w="2145"/>
    </w:tblGrid>
    <w:tr w:rsidR="0030016A" w:rsidRPr="00892D25" w14:paraId="2E77C889" w14:textId="77777777" w:rsidTr="009B0810">
      <w:trPr>
        <w:trHeight w:val="412"/>
      </w:trPr>
      <w:tc>
        <w:tcPr>
          <w:tcW w:w="1560" w:type="dxa"/>
        </w:tcPr>
        <w:p w14:paraId="06E9AF6E" w14:textId="77777777" w:rsidR="0030016A" w:rsidRPr="00892D25" w:rsidRDefault="0030016A" w:rsidP="009B0810">
          <w:pPr>
            <w:pStyle w:val="Pieddepage"/>
            <w:ind w:left="166"/>
            <w:rPr>
              <w:rFonts w:ascii="Open Sans" w:hAnsi="Open Sans" w:cs="Open Sans"/>
              <w:sz w:val="16"/>
              <w:szCs w:val="16"/>
              <w:lang w:val="en-GB"/>
            </w:rPr>
          </w:pPr>
          <w:r w:rsidRPr="00892D25">
            <w:rPr>
              <w:rFonts w:ascii="Open Sans" w:hAnsi="Open Sans" w:cs="Open Sans"/>
              <w:sz w:val="16"/>
              <w:szCs w:val="16"/>
              <w:lang w:val="en-GB"/>
            </w:rPr>
            <w:t>A.P.-H.P.</w:t>
          </w:r>
        </w:p>
      </w:tc>
      <w:tc>
        <w:tcPr>
          <w:tcW w:w="5935" w:type="dxa"/>
        </w:tcPr>
        <w:p w14:paraId="4DFBC97B" w14:textId="5BD24BDD" w:rsidR="0030016A" w:rsidRPr="00892D25" w:rsidRDefault="0030016A" w:rsidP="00434972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 w:rsidRPr="00892D25">
            <w:rPr>
              <w:rFonts w:ascii="Open Sans" w:hAnsi="Open Sans" w:cs="Open Sans"/>
              <w:sz w:val="16"/>
              <w:szCs w:val="16"/>
            </w:rPr>
            <w:t>Consu</w:t>
          </w:r>
          <w:r w:rsidR="00F139D7">
            <w:rPr>
              <w:rFonts w:ascii="Open Sans" w:hAnsi="Open Sans" w:cs="Open Sans"/>
              <w:sz w:val="16"/>
              <w:szCs w:val="16"/>
            </w:rPr>
            <w:t xml:space="preserve">ltation n° </w:t>
          </w:r>
          <w:r w:rsidR="00F139D7" w:rsidRPr="00F139D7">
            <w:rPr>
              <w:rFonts w:ascii="Open Sans" w:hAnsi="Open Sans" w:cs="Open Sans"/>
              <w:sz w:val="16"/>
              <w:szCs w:val="16"/>
            </w:rPr>
            <w:t>2</w:t>
          </w:r>
          <w:r w:rsidR="00260EED">
            <w:rPr>
              <w:rFonts w:ascii="Open Sans" w:hAnsi="Open Sans" w:cs="Open Sans"/>
              <w:sz w:val="16"/>
              <w:szCs w:val="16"/>
            </w:rPr>
            <w:t>6.053</w:t>
          </w:r>
          <w:r w:rsidR="00F139D7" w:rsidRPr="00F139D7">
            <w:rPr>
              <w:rFonts w:ascii="Open Sans" w:hAnsi="Open Sans" w:cs="Open Sans"/>
              <w:sz w:val="16"/>
              <w:szCs w:val="16"/>
            </w:rPr>
            <w:t xml:space="preserve"> </w:t>
          </w:r>
        </w:p>
      </w:tc>
      <w:tc>
        <w:tcPr>
          <w:tcW w:w="2145" w:type="dxa"/>
        </w:tcPr>
        <w:p w14:paraId="4F6D4834" w14:textId="77777777" w:rsidR="0030016A" w:rsidRPr="00892D25" w:rsidRDefault="00C04543">
          <w:pPr>
            <w:pStyle w:val="Pieddepage"/>
            <w:rPr>
              <w:rFonts w:ascii="Open Sans" w:hAnsi="Open Sans" w:cs="Open Sans"/>
              <w:color w:val="FF0000"/>
              <w:sz w:val="16"/>
              <w:szCs w:val="16"/>
              <w:lang w:val="en-GB"/>
            </w:rPr>
          </w:pPr>
          <w:r w:rsidRPr="00892D25">
            <w:rPr>
              <w:rFonts w:ascii="Open Sans" w:hAnsi="Open Sans" w:cs="Open Sans"/>
              <w:color w:val="auto"/>
              <w:sz w:val="16"/>
              <w:szCs w:val="16"/>
              <w:lang w:val="en-GB"/>
            </w:rPr>
            <w:t>ACHAT</w:t>
          </w:r>
        </w:p>
      </w:tc>
    </w:tr>
    <w:tr w:rsidR="0030016A" w:rsidRPr="00892D25" w14:paraId="28592F5E" w14:textId="77777777" w:rsidTr="009B0810">
      <w:trPr>
        <w:trHeight w:val="282"/>
      </w:trPr>
      <w:tc>
        <w:tcPr>
          <w:tcW w:w="1560" w:type="dxa"/>
        </w:tcPr>
        <w:p w14:paraId="4454FAD9" w14:textId="70C6E4B3" w:rsidR="0030016A" w:rsidRPr="00892D25" w:rsidRDefault="00F139D7" w:rsidP="009378A5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>
            <w:rPr>
              <w:rFonts w:ascii="Open Sans" w:hAnsi="Open Sans" w:cs="Open Sans"/>
              <w:sz w:val="16"/>
              <w:szCs w:val="16"/>
            </w:rPr>
            <w:t>CCTP</w:t>
          </w:r>
        </w:p>
        <w:p w14:paraId="0B2830D3" w14:textId="6430D877" w:rsidR="006D42ED" w:rsidRPr="00892D25" w:rsidRDefault="005F2D82" w:rsidP="00F309BD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>
            <w:rPr>
              <w:rFonts w:ascii="Open Sans" w:hAnsi="Open Sans" w:cs="Open Sans"/>
              <w:sz w:val="16"/>
              <w:szCs w:val="16"/>
            </w:rPr>
            <w:t>31</w:t>
          </w:r>
          <w:r w:rsidR="00892D25">
            <w:rPr>
              <w:rFonts w:ascii="Open Sans" w:hAnsi="Open Sans" w:cs="Open Sans"/>
              <w:sz w:val="16"/>
              <w:szCs w:val="16"/>
            </w:rPr>
            <w:t>/</w:t>
          </w:r>
          <w:r>
            <w:rPr>
              <w:rFonts w:ascii="Open Sans" w:hAnsi="Open Sans" w:cs="Open Sans"/>
              <w:sz w:val="16"/>
              <w:szCs w:val="16"/>
            </w:rPr>
            <w:t>10</w:t>
          </w:r>
          <w:r w:rsidR="00892D25">
            <w:rPr>
              <w:rFonts w:ascii="Open Sans" w:hAnsi="Open Sans" w:cs="Open Sans"/>
              <w:sz w:val="16"/>
              <w:szCs w:val="16"/>
            </w:rPr>
            <w:t>/202</w:t>
          </w:r>
          <w:r>
            <w:rPr>
              <w:rFonts w:ascii="Open Sans" w:hAnsi="Open Sans" w:cs="Open Sans"/>
              <w:sz w:val="16"/>
              <w:szCs w:val="16"/>
            </w:rPr>
            <w:t>5</w:t>
          </w:r>
        </w:p>
      </w:tc>
      <w:tc>
        <w:tcPr>
          <w:tcW w:w="5935" w:type="dxa"/>
        </w:tcPr>
        <w:p w14:paraId="1FE5C7E6" w14:textId="07132D26" w:rsidR="0030016A" w:rsidRPr="00892D25" w:rsidRDefault="0030016A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 w:rsidRPr="00892D25">
            <w:rPr>
              <w:rFonts w:ascii="Open Sans" w:hAnsi="Open Sans" w:cs="Open Sans"/>
              <w:sz w:val="16"/>
              <w:szCs w:val="16"/>
            </w:rPr>
            <w:t xml:space="preserve">Dernière mise à jour du : </w:t>
          </w:r>
          <w:r w:rsidR="00260EED">
            <w:rPr>
              <w:rFonts w:ascii="Open Sans" w:hAnsi="Open Sans" w:cs="Open Sans"/>
              <w:sz w:val="16"/>
              <w:szCs w:val="16"/>
            </w:rPr>
            <w:t>0</w:t>
          </w:r>
          <w:r w:rsidR="007530AE">
            <w:rPr>
              <w:rFonts w:ascii="Open Sans" w:hAnsi="Open Sans" w:cs="Open Sans"/>
              <w:sz w:val="16"/>
              <w:szCs w:val="16"/>
            </w:rPr>
            <w:t>4</w:t>
          </w:r>
          <w:r w:rsidR="00F139D7">
            <w:rPr>
              <w:rFonts w:ascii="Open Sans" w:hAnsi="Open Sans" w:cs="Open Sans"/>
              <w:sz w:val="16"/>
              <w:szCs w:val="16"/>
            </w:rPr>
            <w:t>/1</w:t>
          </w:r>
          <w:r w:rsidR="00260EED">
            <w:rPr>
              <w:rFonts w:ascii="Open Sans" w:hAnsi="Open Sans" w:cs="Open Sans"/>
              <w:sz w:val="16"/>
              <w:szCs w:val="16"/>
            </w:rPr>
            <w:t>2</w:t>
          </w:r>
          <w:r w:rsidR="00F139D7">
            <w:rPr>
              <w:rFonts w:ascii="Open Sans" w:hAnsi="Open Sans" w:cs="Open Sans"/>
              <w:sz w:val="16"/>
              <w:szCs w:val="16"/>
            </w:rPr>
            <w:t>/202</w:t>
          </w:r>
          <w:r w:rsidR="005F2D82">
            <w:rPr>
              <w:rFonts w:ascii="Open Sans" w:hAnsi="Open Sans" w:cs="Open Sans"/>
              <w:sz w:val="16"/>
              <w:szCs w:val="16"/>
            </w:rPr>
            <w:t>5</w:t>
          </w:r>
        </w:p>
      </w:tc>
      <w:tc>
        <w:tcPr>
          <w:tcW w:w="2145" w:type="dxa"/>
        </w:tcPr>
        <w:p w14:paraId="4D3293B4" w14:textId="57CD3E86" w:rsidR="0030016A" w:rsidRPr="00892D25" w:rsidRDefault="0030016A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 w:rsidRPr="00892D25">
            <w:rPr>
              <w:rFonts w:ascii="Open Sans" w:hAnsi="Open Sans" w:cs="Open Sans"/>
              <w:sz w:val="16"/>
              <w:szCs w:val="16"/>
            </w:rPr>
            <w:fldChar w:fldCharType="begin"/>
          </w:r>
          <w:r w:rsidRPr="00892D25">
            <w:rPr>
              <w:rFonts w:ascii="Open Sans" w:hAnsi="Open Sans" w:cs="Open Sans"/>
              <w:sz w:val="16"/>
              <w:szCs w:val="16"/>
            </w:rPr>
            <w:instrText xml:space="preserve"> PAGE </w:instrText>
          </w:r>
          <w:r w:rsidRPr="00892D25">
            <w:rPr>
              <w:rFonts w:ascii="Open Sans" w:hAnsi="Open Sans" w:cs="Open Sans"/>
              <w:sz w:val="16"/>
              <w:szCs w:val="16"/>
            </w:rPr>
            <w:fldChar w:fldCharType="separate"/>
          </w:r>
          <w:r w:rsidR="00DE6BB8">
            <w:rPr>
              <w:rFonts w:ascii="Open Sans" w:hAnsi="Open Sans" w:cs="Open Sans"/>
              <w:noProof/>
              <w:sz w:val="16"/>
              <w:szCs w:val="16"/>
            </w:rPr>
            <w:t>9</w:t>
          </w:r>
          <w:r w:rsidRPr="00892D25">
            <w:rPr>
              <w:rFonts w:ascii="Open Sans" w:hAnsi="Open Sans" w:cs="Open Sans"/>
              <w:sz w:val="16"/>
              <w:szCs w:val="16"/>
            </w:rPr>
            <w:fldChar w:fldCharType="end"/>
          </w:r>
          <w:r w:rsidRPr="00892D25">
            <w:rPr>
              <w:rFonts w:ascii="Open Sans" w:hAnsi="Open Sans" w:cs="Open Sans"/>
              <w:sz w:val="16"/>
              <w:szCs w:val="16"/>
            </w:rPr>
            <w:t xml:space="preserve"> / </w:t>
          </w:r>
          <w:r w:rsidRPr="00892D25">
            <w:rPr>
              <w:rStyle w:val="Numrodepage"/>
              <w:rFonts w:ascii="Open Sans" w:hAnsi="Open Sans" w:cs="Open Sans"/>
              <w:sz w:val="16"/>
              <w:szCs w:val="16"/>
            </w:rPr>
            <w:fldChar w:fldCharType="begin"/>
          </w:r>
          <w:r w:rsidRPr="00892D25">
            <w:rPr>
              <w:rStyle w:val="Numrodepage"/>
              <w:rFonts w:ascii="Open Sans" w:hAnsi="Open Sans" w:cs="Open Sans"/>
              <w:sz w:val="16"/>
              <w:szCs w:val="16"/>
            </w:rPr>
            <w:instrText xml:space="preserve"> NUMPAGES </w:instrText>
          </w:r>
          <w:r w:rsidRPr="00892D25">
            <w:rPr>
              <w:rStyle w:val="Numrodepage"/>
              <w:rFonts w:ascii="Open Sans" w:hAnsi="Open Sans" w:cs="Open Sans"/>
              <w:sz w:val="16"/>
              <w:szCs w:val="16"/>
            </w:rPr>
            <w:fldChar w:fldCharType="separate"/>
          </w:r>
          <w:r w:rsidR="00DE6BB8">
            <w:rPr>
              <w:rStyle w:val="Numrodepage"/>
              <w:rFonts w:ascii="Open Sans" w:hAnsi="Open Sans" w:cs="Open Sans"/>
              <w:noProof/>
              <w:sz w:val="16"/>
              <w:szCs w:val="16"/>
            </w:rPr>
            <w:t>9</w:t>
          </w:r>
          <w:r w:rsidRPr="00892D25">
            <w:rPr>
              <w:rStyle w:val="Numrodepage"/>
              <w:rFonts w:ascii="Open Sans" w:hAnsi="Open Sans" w:cs="Open Sans"/>
              <w:sz w:val="16"/>
              <w:szCs w:val="16"/>
            </w:rPr>
            <w:fldChar w:fldCharType="end"/>
          </w:r>
        </w:p>
      </w:tc>
    </w:tr>
  </w:tbl>
  <w:p w14:paraId="007AEDDD" w14:textId="77777777" w:rsidR="0030016A" w:rsidRDefault="0030016A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05D6E" w14:textId="77777777" w:rsidR="00AA5A87" w:rsidRDefault="00AA5A87">
      <w:r>
        <w:separator/>
      </w:r>
    </w:p>
  </w:footnote>
  <w:footnote w:type="continuationSeparator" w:id="0">
    <w:p w14:paraId="429DF0B8" w14:textId="77777777" w:rsidR="00AA5A87" w:rsidRDefault="00AA5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37AB0"/>
    <w:multiLevelType w:val="multilevel"/>
    <w:tmpl w:val="488C9908"/>
    <w:lvl w:ilvl="0">
      <w:start w:val="1"/>
      <w:numFmt w:val="upperRoman"/>
      <w:suff w:val="space"/>
      <w:lvlText w:val="%1)"/>
      <w:lvlJc w:val="left"/>
      <w:pPr>
        <w:ind w:left="432" w:hanging="432"/>
      </w:pPr>
    </w:lvl>
    <w:lvl w:ilvl="1">
      <w:start w:val="1"/>
      <w:numFmt w:val="decimal"/>
      <w:lvlRestart w:val="0"/>
      <w:pStyle w:val="Titre2"/>
      <w:suff w:val="space"/>
      <w:lvlText w:val="ARTICLE %2:"/>
      <w:lvlJc w:val="left"/>
      <w:pPr>
        <w:ind w:left="576" w:hanging="576"/>
      </w:pPr>
    </w:lvl>
    <w:lvl w:ilvl="2">
      <w:start w:val="1"/>
      <w:numFmt w:val="decimal"/>
      <w:lvlText w:val="%2.%3: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633582"/>
    <w:multiLevelType w:val="hybridMultilevel"/>
    <w:tmpl w:val="D87EFC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31DD7"/>
    <w:multiLevelType w:val="hybridMultilevel"/>
    <w:tmpl w:val="EC18D7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76785"/>
    <w:multiLevelType w:val="hybridMultilevel"/>
    <w:tmpl w:val="40FA3D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45AF0"/>
    <w:multiLevelType w:val="hybridMultilevel"/>
    <w:tmpl w:val="3F8AED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A3FB1"/>
    <w:multiLevelType w:val="hybridMultilevel"/>
    <w:tmpl w:val="D070FD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F5357"/>
    <w:multiLevelType w:val="hybridMultilevel"/>
    <w:tmpl w:val="DAB869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F3993"/>
    <w:multiLevelType w:val="hybridMultilevel"/>
    <w:tmpl w:val="E7424BA4"/>
    <w:lvl w:ilvl="0" w:tplc="040C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4F651BC7"/>
    <w:multiLevelType w:val="hybridMultilevel"/>
    <w:tmpl w:val="89EC83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E5119"/>
    <w:multiLevelType w:val="hybridMultilevel"/>
    <w:tmpl w:val="F2A07A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363130"/>
    <w:multiLevelType w:val="hybridMultilevel"/>
    <w:tmpl w:val="585C21B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C02D5A"/>
    <w:multiLevelType w:val="hybridMultilevel"/>
    <w:tmpl w:val="EE28F37E"/>
    <w:lvl w:ilvl="0" w:tplc="4C0CD2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737B7"/>
    <w:multiLevelType w:val="hybridMultilevel"/>
    <w:tmpl w:val="7A3E20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634603C6">
      <w:numFmt w:val="bullet"/>
      <w:lvlText w:val="•"/>
      <w:lvlJc w:val="left"/>
      <w:pPr>
        <w:ind w:left="2680" w:hanging="700"/>
      </w:pPr>
      <w:rPr>
        <w:rFonts w:ascii="Open Sans" w:eastAsia="Times New Roman" w:hAnsi="Open Sans" w:cs="Open Sans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123FA"/>
    <w:multiLevelType w:val="hybridMultilevel"/>
    <w:tmpl w:val="85E2AD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008BE"/>
    <w:multiLevelType w:val="hybridMultilevel"/>
    <w:tmpl w:val="1A64C7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25610"/>
    <w:multiLevelType w:val="hybridMultilevel"/>
    <w:tmpl w:val="9B44FED0"/>
    <w:lvl w:ilvl="0" w:tplc="4C0CD2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D1326"/>
    <w:multiLevelType w:val="hybridMultilevel"/>
    <w:tmpl w:val="F0B60100"/>
    <w:lvl w:ilvl="0" w:tplc="1E201EC0">
      <w:start w:val="1"/>
      <w:numFmt w:val="bullet"/>
      <w:pStyle w:val="Titre1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71C4480F"/>
    <w:multiLevelType w:val="hybridMultilevel"/>
    <w:tmpl w:val="8CA658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56484"/>
    <w:multiLevelType w:val="hybridMultilevel"/>
    <w:tmpl w:val="F50A4B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70552B"/>
    <w:multiLevelType w:val="hybridMultilevel"/>
    <w:tmpl w:val="14464922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77AF44DA"/>
    <w:multiLevelType w:val="hybridMultilevel"/>
    <w:tmpl w:val="339EC326"/>
    <w:lvl w:ilvl="0" w:tplc="634603C6">
      <w:numFmt w:val="bullet"/>
      <w:lvlText w:val="•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10"/>
  </w:num>
  <w:num w:numId="5">
    <w:abstractNumId w:val="19"/>
  </w:num>
  <w:num w:numId="6">
    <w:abstractNumId w:val="16"/>
  </w:num>
  <w:num w:numId="7">
    <w:abstractNumId w:val="0"/>
  </w:num>
  <w:num w:numId="8">
    <w:abstractNumId w:val="11"/>
  </w:num>
  <w:num w:numId="9">
    <w:abstractNumId w:val="4"/>
  </w:num>
  <w:num w:numId="10">
    <w:abstractNumId w:val="9"/>
  </w:num>
  <w:num w:numId="11">
    <w:abstractNumId w:val="13"/>
  </w:num>
  <w:num w:numId="12">
    <w:abstractNumId w:val="7"/>
  </w:num>
  <w:num w:numId="13">
    <w:abstractNumId w:val="18"/>
  </w:num>
  <w:num w:numId="14">
    <w:abstractNumId w:val="8"/>
  </w:num>
  <w:num w:numId="15">
    <w:abstractNumId w:val="2"/>
  </w:num>
  <w:num w:numId="16">
    <w:abstractNumId w:val="20"/>
  </w:num>
  <w:num w:numId="17">
    <w:abstractNumId w:val="14"/>
  </w:num>
  <w:num w:numId="18">
    <w:abstractNumId w:val="3"/>
  </w:num>
  <w:num w:numId="19">
    <w:abstractNumId w:val="5"/>
  </w:num>
  <w:num w:numId="20">
    <w:abstractNumId w:val="1"/>
  </w:num>
  <w:num w:numId="21">
    <w:abstractNumId w:val="6"/>
  </w:num>
  <w:num w:numId="22">
    <w:abstractNumId w:val="15"/>
  </w:num>
  <w:num w:numId="2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BD4"/>
    <w:rsid w:val="00000490"/>
    <w:rsid w:val="00002AB8"/>
    <w:rsid w:val="00002FF8"/>
    <w:rsid w:val="000166B8"/>
    <w:rsid w:val="000200DD"/>
    <w:rsid w:val="00023AB3"/>
    <w:rsid w:val="00025BFB"/>
    <w:rsid w:val="000302AC"/>
    <w:rsid w:val="00032140"/>
    <w:rsid w:val="00033721"/>
    <w:rsid w:val="00036818"/>
    <w:rsid w:val="00053583"/>
    <w:rsid w:val="0007103E"/>
    <w:rsid w:val="0007170B"/>
    <w:rsid w:val="000736D2"/>
    <w:rsid w:val="000757DC"/>
    <w:rsid w:val="00081532"/>
    <w:rsid w:val="00084BD4"/>
    <w:rsid w:val="000873D2"/>
    <w:rsid w:val="00090E6F"/>
    <w:rsid w:val="00091E8F"/>
    <w:rsid w:val="000B4713"/>
    <w:rsid w:val="000B7E7B"/>
    <w:rsid w:val="000C62D0"/>
    <w:rsid w:val="000D55DA"/>
    <w:rsid w:val="00101793"/>
    <w:rsid w:val="0011561B"/>
    <w:rsid w:val="001210B3"/>
    <w:rsid w:val="0013211C"/>
    <w:rsid w:val="00152537"/>
    <w:rsid w:val="0015535D"/>
    <w:rsid w:val="00160EE4"/>
    <w:rsid w:val="001659BD"/>
    <w:rsid w:val="00171321"/>
    <w:rsid w:val="001809FF"/>
    <w:rsid w:val="00183BD2"/>
    <w:rsid w:val="001B2ADD"/>
    <w:rsid w:val="001B660A"/>
    <w:rsid w:val="001B6A54"/>
    <w:rsid w:val="001C119C"/>
    <w:rsid w:val="001C5AEC"/>
    <w:rsid w:val="001E2012"/>
    <w:rsid w:val="001E329C"/>
    <w:rsid w:val="001E5128"/>
    <w:rsid w:val="0020071A"/>
    <w:rsid w:val="00210D35"/>
    <w:rsid w:val="00216780"/>
    <w:rsid w:val="00227BDB"/>
    <w:rsid w:val="00247C77"/>
    <w:rsid w:val="00253E37"/>
    <w:rsid w:val="0025452B"/>
    <w:rsid w:val="00254A82"/>
    <w:rsid w:val="00255BEC"/>
    <w:rsid w:val="00260EED"/>
    <w:rsid w:val="00271935"/>
    <w:rsid w:val="00286980"/>
    <w:rsid w:val="002962FA"/>
    <w:rsid w:val="002B272C"/>
    <w:rsid w:val="002B463A"/>
    <w:rsid w:val="002B6A6A"/>
    <w:rsid w:val="002C2F28"/>
    <w:rsid w:val="002C6243"/>
    <w:rsid w:val="002D6ADD"/>
    <w:rsid w:val="002E03AA"/>
    <w:rsid w:val="002E6D63"/>
    <w:rsid w:val="002E71E3"/>
    <w:rsid w:val="002F42D6"/>
    <w:rsid w:val="0030016A"/>
    <w:rsid w:val="00317C34"/>
    <w:rsid w:val="00352401"/>
    <w:rsid w:val="00362C9B"/>
    <w:rsid w:val="0036497F"/>
    <w:rsid w:val="00366622"/>
    <w:rsid w:val="003708FE"/>
    <w:rsid w:val="00374FD9"/>
    <w:rsid w:val="00382F0F"/>
    <w:rsid w:val="00390D99"/>
    <w:rsid w:val="003A72F3"/>
    <w:rsid w:val="003E4165"/>
    <w:rsid w:val="003E59CA"/>
    <w:rsid w:val="004022A4"/>
    <w:rsid w:val="00420063"/>
    <w:rsid w:val="00423B90"/>
    <w:rsid w:val="0043418C"/>
    <w:rsid w:val="00434972"/>
    <w:rsid w:val="00442FA5"/>
    <w:rsid w:val="0045100F"/>
    <w:rsid w:val="00453CBF"/>
    <w:rsid w:val="00455DEC"/>
    <w:rsid w:val="004728D9"/>
    <w:rsid w:val="0047604D"/>
    <w:rsid w:val="00483483"/>
    <w:rsid w:val="00485031"/>
    <w:rsid w:val="004852FA"/>
    <w:rsid w:val="00485AF5"/>
    <w:rsid w:val="004B2644"/>
    <w:rsid w:val="004B41FE"/>
    <w:rsid w:val="004C0C1F"/>
    <w:rsid w:val="004C11D6"/>
    <w:rsid w:val="004C4A61"/>
    <w:rsid w:val="004E2821"/>
    <w:rsid w:val="004F7417"/>
    <w:rsid w:val="004F7D93"/>
    <w:rsid w:val="00501AF2"/>
    <w:rsid w:val="00507A8F"/>
    <w:rsid w:val="00510C1A"/>
    <w:rsid w:val="0051307A"/>
    <w:rsid w:val="005317AE"/>
    <w:rsid w:val="00533D5D"/>
    <w:rsid w:val="00562D91"/>
    <w:rsid w:val="0056526A"/>
    <w:rsid w:val="00572098"/>
    <w:rsid w:val="00575429"/>
    <w:rsid w:val="005909B5"/>
    <w:rsid w:val="00591C5E"/>
    <w:rsid w:val="00595C9E"/>
    <w:rsid w:val="00597C82"/>
    <w:rsid w:val="005A4F5B"/>
    <w:rsid w:val="005B6FB8"/>
    <w:rsid w:val="005B7837"/>
    <w:rsid w:val="005C2D1B"/>
    <w:rsid w:val="005D09ED"/>
    <w:rsid w:val="005E4DD5"/>
    <w:rsid w:val="005E5FC1"/>
    <w:rsid w:val="005F2D82"/>
    <w:rsid w:val="00600370"/>
    <w:rsid w:val="00602E4E"/>
    <w:rsid w:val="00616D62"/>
    <w:rsid w:val="00617AE3"/>
    <w:rsid w:val="006232D9"/>
    <w:rsid w:val="006355AF"/>
    <w:rsid w:val="00667FFC"/>
    <w:rsid w:val="0067309C"/>
    <w:rsid w:val="006871A4"/>
    <w:rsid w:val="00696406"/>
    <w:rsid w:val="00697CB7"/>
    <w:rsid w:val="006B40D9"/>
    <w:rsid w:val="006B4410"/>
    <w:rsid w:val="006B7192"/>
    <w:rsid w:val="006C1993"/>
    <w:rsid w:val="006C7214"/>
    <w:rsid w:val="006D10BA"/>
    <w:rsid w:val="006D42ED"/>
    <w:rsid w:val="006D6EFB"/>
    <w:rsid w:val="006D7B0A"/>
    <w:rsid w:val="007101E4"/>
    <w:rsid w:val="00711F36"/>
    <w:rsid w:val="00712025"/>
    <w:rsid w:val="00712E59"/>
    <w:rsid w:val="00714A08"/>
    <w:rsid w:val="007151B9"/>
    <w:rsid w:val="007211BB"/>
    <w:rsid w:val="00722F1A"/>
    <w:rsid w:val="007257E8"/>
    <w:rsid w:val="007274D0"/>
    <w:rsid w:val="00735636"/>
    <w:rsid w:val="0074327C"/>
    <w:rsid w:val="00751E7E"/>
    <w:rsid w:val="007530AE"/>
    <w:rsid w:val="0075745A"/>
    <w:rsid w:val="00762066"/>
    <w:rsid w:val="00762D94"/>
    <w:rsid w:val="00780EF8"/>
    <w:rsid w:val="007868DB"/>
    <w:rsid w:val="0079143A"/>
    <w:rsid w:val="00794B8F"/>
    <w:rsid w:val="007B2D6E"/>
    <w:rsid w:val="007B7A69"/>
    <w:rsid w:val="007C202E"/>
    <w:rsid w:val="007C6F3E"/>
    <w:rsid w:val="007D7D2F"/>
    <w:rsid w:val="007F1D19"/>
    <w:rsid w:val="008005C6"/>
    <w:rsid w:val="00803E16"/>
    <w:rsid w:val="00804E44"/>
    <w:rsid w:val="00816BEF"/>
    <w:rsid w:val="00816D7B"/>
    <w:rsid w:val="0082379B"/>
    <w:rsid w:val="00826891"/>
    <w:rsid w:val="0083023D"/>
    <w:rsid w:val="00836ABF"/>
    <w:rsid w:val="00844AEB"/>
    <w:rsid w:val="00845DB0"/>
    <w:rsid w:val="00860B4E"/>
    <w:rsid w:val="008613A0"/>
    <w:rsid w:val="008633DE"/>
    <w:rsid w:val="00892BE7"/>
    <w:rsid w:val="00892D25"/>
    <w:rsid w:val="008A5665"/>
    <w:rsid w:val="008C3AE7"/>
    <w:rsid w:val="008C5BBC"/>
    <w:rsid w:val="008C64DD"/>
    <w:rsid w:val="008D129B"/>
    <w:rsid w:val="008D21EE"/>
    <w:rsid w:val="008D65D1"/>
    <w:rsid w:val="008E718F"/>
    <w:rsid w:val="008E79C8"/>
    <w:rsid w:val="00900210"/>
    <w:rsid w:val="00902E77"/>
    <w:rsid w:val="009037E7"/>
    <w:rsid w:val="009069A1"/>
    <w:rsid w:val="009378A5"/>
    <w:rsid w:val="009409E4"/>
    <w:rsid w:val="009516BB"/>
    <w:rsid w:val="0096639D"/>
    <w:rsid w:val="009742A4"/>
    <w:rsid w:val="00981C51"/>
    <w:rsid w:val="009A794A"/>
    <w:rsid w:val="009B0810"/>
    <w:rsid w:val="009B1E36"/>
    <w:rsid w:val="009B3CE8"/>
    <w:rsid w:val="009C615A"/>
    <w:rsid w:val="009D0FD0"/>
    <w:rsid w:val="009D4004"/>
    <w:rsid w:val="009D436D"/>
    <w:rsid w:val="009D49BC"/>
    <w:rsid w:val="009E2DDF"/>
    <w:rsid w:val="009F45F1"/>
    <w:rsid w:val="00A1365A"/>
    <w:rsid w:val="00A160B7"/>
    <w:rsid w:val="00A20E12"/>
    <w:rsid w:val="00A24902"/>
    <w:rsid w:val="00A410F3"/>
    <w:rsid w:val="00A41426"/>
    <w:rsid w:val="00A508DB"/>
    <w:rsid w:val="00A578D7"/>
    <w:rsid w:val="00A64039"/>
    <w:rsid w:val="00A65D3C"/>
    <w:rsid w:val="00A745E0"/>
    <w:rsid w:val="00A822F5"/>
    <w:rsid w:val="00A844B5"/>
    <w:rsid w:val="00A91FBB"/>
    <w:rsid w:val="00A921A4"/>
    <w:rsid w:val="00A92500"/>
    <w:rsid w:val="00A96DA9"/>
    <w:rsid w:val="00AA5A87"/>
    <w:rsid w:val="00AD405B"/>
    <w:rsid w:val="00AD7612"/>
    <w:rsid w:val="00AE1117"/>
    <w:rsid w:val="00AE14FE"/>
    <w:rsid w:val="00AE75AF"/>
    <w:rsid w:val="00B0614A"/>
    <w:rsid w:val="00B07F24"/>
    <w:rsid w:val="00B11F2B"/>
    <w:rsid w:val="00B32EA3"/>
    <w:rsid w:val="00B34224"/>
    <w:rsid w:val="00B41289"/>
    <w:rsid w:val="00B63EAC"/>
    <w:rsid w:val="00B64CCB"/>
    <w:rsid w:val="00B76B0D"/>
    <w:rsid w:val="00B8226A"/>
    <w:rsid w:val="00B932DA"/>
    <w:rsid w:val="00B975D1"/>
    <w:rsid w:val="00BC4336"/>
    <w:rsid w:val="00BC7BB1"/>
    <w:rsid w:val="00BD13C0"/>
    <w:rsid w:val="00BD230F"/>
    <w:rsid w:val="00BD24A5"/>
    <w:rsid w:val="00C04543"/>
    <w:rsid w:val="00C06965"/>
    <w:rsid w:val="00C10BF8"/>
    <w:rsid w:val="00C12BFB"/>
    <w:rsid w:val="00C1573F"/>
    <w:rsid w:val="00C22CC3"/>
    <w:rsid w:val="00C322EC"/>
    <w:rsid w:val="00C370F3"/>
    <w:rsid w:val="00C50DD7"/>
    <w:rsid w:val="00C65100"/>
    <w:rsid w:val="00C66ABA"/>
    <w:rsid w:val="00C66D2D"/>
    <w:rsid w:val="00C71AFC"/>
    <w:rsid w:val="00C771A6"/>
    <w:rsid w:val="00C8304A"/>
    <w:rsid w:val="00C86056"/>
    <w:rsid w:val="00C934D6"/>
    <w:rsid w:val="00C97DA5"/>
    <w:rsid w:val="00CD0DA0"/>
    <w:rsid w:val="00CD14DD"/>
    <w:rsid w:val="00CF2067"/>
    <w:rsid w:val="00D039D1"/>
    <w:rsid w:val="00D05B97"/>
    <w:rsid w:val="00D1079A"/>
    <w:rsid w:val="00D26314"/>
    <w:rsid w:val="00D323F5"/>
    <w:rsid w:val="00D35DA4"/>
    <w:rsid w:val="00D504AE"/>
    <w:rsid w:val="00D60813"/>
    <w:rsid w:val="00D65556"/>
    <w:rsid w:val="00D8505B"/>
    <w:rsid w:val="00DC089B"/>
    <w:rsid w:val="00DC1570"/>
    <w:rsid w:val="00DC2C34"/>
    <w:rsid w:val="00DC4DC5"/>
    <w:rsid w:val="00DE6BB8"/>
    <w:rsid w:val="00DF159E"/>
    <w:rsid w:val="00DF495E"/>
    <w:rsid w:val="00DF5DFE"/>
    <w:rsid w:val="00E07647"/>
    <w:rsid w:val="00E078A1"/>
    <w:rsid w:val="00E11B52"/>
    <w:rsid w:val="00E13CCE"/>
    <w:rsid w:val="00E15671"/>
    <w:rsid w:val="00E3440B"/>
    <w:rsid w:val="00E649C8"/>
    <w:rsid w:val="00EB1D5F"/>
    <w:rsid w:val="00EB3CD7"/>
    <w:rsid w:val="00EC294D"/>
    <w:rsid w:val="00EC46BC"/>
    <w:rsid w:val="00EC760F"/>
    <w:rsid w:val="00EF0999"/>
    <w:rsid w:val="00EF6ACF"/>
    <w:rsid w:val="00F0059C"/>
    <w:rsid w:val="00F025F4"/>
    <w:rsid w:val="00F139D7"/>
    <w:rsid w:val="00F15D9B"/>
    <w:rsid w:val="00F212AC"/>
    <w:rsid w:val="00F2673A"/>
    <w:rsid w:val="00F309BD"/>
    <w:rsid w:val="00F4013E"/>
    <w:rsid w:val="00F4053E"/>
    <w:rsid w:val="00F421E9"/>
    <w:rsid w:val="00F74F0F"/>
    <w:rsid w:val="00F760E8"/>
    <w:rsid w:val="00F81F73"/>
    <w:rsid w:val="00F92328"/>
    <w:rsid w:val="00F9569E"/>
    <w:rsid w:val="00F95CD7"/>
    <w:rsid w:val="00FA0627"/>
    <w:rsid w:val="00FA1C82"/>
    <w:rsid w:val="00FA7203"/>
    <w:rsid w:val="00FB411E"/>
    <w:rsid w:val="00FB5F38"/>
    <w:rsid w:val="00FC01A5"/>
    <w:rsid w:val="00FC0C6F"/>
    <w:rsid w:val="00FC5BF0"/>
    <w:rsid w:val="00FD3F2F"/>
    <w:rsid w:val="00FD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FAD68A6"/>
  <w15:docId w15:val="{F6565484-7FD4-43B3-AA88-95BE308A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color w:val="000000"/>
    </w:rPr>
  </w:style>
  <w:style w:type="paragraph" w:styleId="Titre1">
    <w:name w:val="heading 1"/>
    <w:basedOn w:val="Normal"/>
    <w:next w:val="Normal"/>
    <w:link w:val="Titre1Car"/>
    <w:autoRedefine/>
    <w:qFormat/>
    <w:rsid w:val="00FA0627"/>
    <w:pPr>
      <w:keepNext/>
      <w:numPr>
        <w:numId w:val="6"/>
      </w:numPr>
      <w:jc w:val="left"/>
      <w:outlineLvl w:val="0"/>
    </w:pPr>
    <w:rPr>
      <w:rFonts w:ascii="Open Sans" w:hAnsi="Open Sans" w:cs="Open Sans"/>
      <w:color w:val="auto"/>
      <w:sz w:val="18"/>
      <w:szCs w:val="18"/>
    </w:rPr>
  </w:style>
  <w:style w:type="paragraph" w:styleId="Titre2">
    <w:name w:val="heading 2"/>
    <w:basedOn w:val="Titre1"/>
    <w:next w:val="Normal"/>
    <w:autoRedefine/>
    <w:qFormat/>
    <w:rsid w:val="00382F0F"/>
    <w:pPr>
      <w:numPr>
        <w:ilvl w:val="1"/>
        <w:numId w:val="1"/>
      </w:numPr>
      <w:spacing w:before="240"/>
      <w:outlineLvl w:val="1"/>
    </w:pPr>
    <w:rPr>
      <w:b/>
      <w:bCs/>
      <w:i/>
      <w:caps/>
      <w:sz w:val="24"/>
    </w:rPr>
  </w:style>
  <w:style w:type="paragraph" w:styleId="Titre3">
    <w:name w:val="heading 3"/>
    <w:next w:val="Titre2"/>
    <w:autoRedefine/>
    <w:qFormat/>
    <w:pPr>
      <w:tabs>
        <w:tab w:val="left" w:pos="567"/>
      </w:tabs>
      <w:jc w:val="both"/>
      <w:outlineLvl w:val="2"/>
    </w:pPr>
    <w:rPr>
      <w:rFonts w:ascii="Arial" w:hAnsi="Arial" w:cs="Arial"/>
      <w:b/>
      <w:noProof/>
      <w:sz w:val="22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Titre5">
    <w:name w:val="heading 5"/>
    <w:basedOn w:val="Normal"/>
    <w:next w:val="Normal"/>
    <w:autoRedefine/>
    <w:qFormat/>
    <w:pPr>
      <w:keepNext/>
      <w:outlineLvl w:val="4"/>
    </w:pPr>
    <w:rPr>
      <w:b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i/>
      <w:color w:val="0000FF"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sz w:val="24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pBdr>
        <w:left w:val="single" w:sz="4" w:space="4" w:color="auto"/>
      </w:pBdr>
      <w:outlineLvl w:val="7"/>
    </w:pPr>
    <w:rPr>
      <w:i/>
      <w:color w:val="FF0000"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i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jc w:val="center"/>
    </w:pPr>
  </w:style>
  <w:style w:type="paragraph" w:styleId="TM1">
    <w:name w:val="toc 1"/>
    <w:basedOn w:val="Normal"/>
    <w:next w:val="Normal"/>
    <w:autoRedefine/>
    <w:uiPriority w:val="39"/>
  </w:style>
  <w:style w:type="paragraph" w:styleId="TM2">
    <w:name w:val="toc 2"/>
    <w:basedOn w:val="Normal"/>
    <w:next w:val="Normal"/>
    <w:autoRedefine/>
    <w:uiPriority w:val="39"/>
    <w:rsid w:val="00084BD4"/>
    <w:pPr>
      <w:tabs>
        <w:tab w:val="right" w:leader="dot" w:pos="9061"/>
      </w:tabs>
      <w:ind w:left="198"/>
    </w:pPr>
  </w:style>
  <w:style w:type="paragraph" w:styleId="TM3">
    <w:name w:val="toc 3"/>
    <w:basedOn w:val="Normal"/>
    <w:next w:val="Normal"/>
    <w:autoRedefine/>
    <w:semiHidden/>
    <w:pPr>
      <w:ind w:left="400"/>
    </w:pPr>
  </w:style>
  <w:style w:type="paragraph" w:customStyle="1" w:styleId="Style1">
    <w:name w:val="Style1"/>
    <w:basedOn w:val="Normal"/>
    <w:autoRedefine/>
    <w:rsid w:val="005317AE"/>
    <w:pPr>
      <w:spacing w:after="200" w:line="252" w:lineRule="auto"/>
      <w:jc w:val="center"/>
    </w:pPr>
    <w:rPr>
      <w:rFonts w:ascii="Open Sans" w:eastAsiaTheme="majorEastAsia" w:hAnsi="Open Sans" w:cs="Open Sans"/>
      <w:color w:val="FF0000"/>
      <w:sz w:val="18"/>
      <w:szCs w:val="18"/>
    </w:rPr>
  </w:style>
  <w:style w:type="paragraph" w:customStyle="1" w:styleId="Normal2">
    <w:name w:val="Normal2"/>
    <w:basedOn w:val="Normal"/>
    <w:autoRedefine/>
    <w:rsid w:val="00382F0F"/>
    <w:rPr>
      <w:rFonts w:ascii="Open Sans" w:hAnsi="Open Sans" w:cs="Open Sans"/>
      <w:iCs/>
      <w:color w:val="000000" w:themeColor="text1"/>
      <w:sz w:val="18"/>
      <w:szCs w:val="18"/>
    </w:rPr>
  </w:style>
  <w:style w:type="paragraph" w:styleId="Retraitcorpsdetexte">
    <w:name w:val="Body Text Indent"/>
    <w:basedOn w:val="Normal"/>
    <w:pPr>
      <w:pBdr>
        <w:top w:val="single" w:sz="4" w:space="16" w:color="auto"/>
        <w:left w:val="single" w:sz="4" w:space="4" w:color="auto"/>
        <w:bottom w:val="single" w:sz="4" w:space="15" w:color="auto"/>
        <w:right w:val="single" w:sz="4" w:space="4" w:color="auto"/>
      </w:pBdr>
      <w:shd w:val="pct12" w:color="auto" w:fill="FFFFFF"/>
      <w:ind w:left="3402"/>
      <w:jc w:val="center"/>
    </w:pPr>
    <w:rPr>
      <w:b/>
      <w:i/>
      <w:sz w:val="28"/>
    </w:rPr>
  </w:style>
  <w:style w:type="paragraph" w:styleId="Corpsdetexte">
    <w:name w:val="Body Text"/>
    <w:basedOn w:val="Normal"/>
    <w:rPr>
      <w:color w:val="FF0000"/>
    </w:rPr>
  </w:style>
  <w:style w:type="paragraph" w:customStyle="1" w:styleId="Corpsdetexte21">
    <w:name w:val="Corps de texte 21"/>
    <w:basedOn w:val="Normal"/>
    <w:rPr>
      <w:rFonts w:ascii="Times New Roman" w:hAnsi="Times New Roman"/>
      <w:b/>
      <w:i/>
      <w:color w:val="0000FF"/>
      <w:sz w:val="24"/>
    </w:rPr>
  </w:style>
  <w:style w:type="paragraph" w:styleId="Retraitcorpsdetexte2">
    <w:name w:val="Body Text Indent 2"/>
    <w:basedOn w:val="Normal"/>
    <w:pPr>
      <w:ind w:left="2124" w:firstLine="6"/>
    </w:pPr>
    <w:rPr>
      <w:rFonts w:ascii="Times New Roman" w:hAnsi="Times New Roman"/>
      <w:i/>
      <w:sz w:val="24"/>
    </w:rPr>
  </w:style>
  <w:style w:type="paragraph" w:styleId="Corpsdetexte2">
    <w:name w:val="Body Text 2"/>
    <w:basedOn w:val="Normal"/>
    <w:rPr>
      <w:b/>
      <w:bCs/>
      <w:color w:val="FF0000"/>
    </w:rPr>
  </w:style>
  <w:style w:type="character" w:styleId="Numrodepage">
    <w:name w:val="page number"/>
    <w:basedOn w:val="Policepardfaut"/>
  </w:style>
  <w:style w:type="table" w:styleId="Tableauweb1">
    <w:name w:val="Table Web 1"/>
    <w:basedOn w:val="TableauNormal"/>
    <w:rsid w:val="000200DD"/>
    <w:pPr>
      <w:spacing w:after="200" w:line="252" w:lineRule="auto"/>
    </w:pPr>
    <w:rPr>
      <w:rFonts w:asciiTheme="majorHAnsi" w:eastAsiaTheme="majorEastAsia" w:hAnsiTheme="majorHAnsi" w:cstheme="majorBidi"/>
      <w:sz w:val="22"/>
      <w:szCs w:val="22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Marquedecommentaire">
    <w:name w:val="annotation reference"/>
    <w:basedOn w:val="Policepardfaut"/>
    <w:semiHidden/>
    <w:unhideWhenUsed/>
    <w:rsid w:val="00374FD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374FD9"/>
  </w:style>
  <w:style w:type="character" w:customStyle="1" w:styleId="CommentaireCar">
    <w:name w:val="Commentaire Car"/>
    <w:basedOn w:val="Policepardfaut"/>
    <w:link w:val="Commentaire"/>
    <w:semiHidden/>
    <w:rsid w:val="00374FD9"/>
    <w:rPr>
      <w:rFonts w:ascii="Arial" w:hAnsi="Arial"/>
      <w:color w:val="00000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374F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374FD9"/>
    <w:rPr>
      <w:rFonts w:ascii="Arial" w:hAnsi="Arial"/>
      <w:b/>
      <w:bCs/>
      <w:color w:val="000000"/>
    </w:rPr>
  </w:style>
  <w:style w:type="paragraph" w:styleId="Textedebulles">
    <w:name w:val="Balloon Text"/>
    <w:basedOn w:val="Normal"/>
    <w:link w:val="TextedebullesCar"/>
    <w:semiHidden/>
    <w:unhideWhenUsed/>
    <w:rsid w:val="00374FD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374FD9"/>
    <w:rPr>
      <w:rFonts w:ascii="Tahoma" w:hAnsi="Tahoma" w:cs="Tahoma"/>
      <w:color w:val="000000"/>
      <w:sz w:val="16"/>
      <w:szCs w:val="16"/>
    </w:rPr>
  </w:style>
  <w:style w:type="paragraph" w:styleId="Rvision">
    <w:name w:val="Revision"/>
    <w:hidden/>
    <w:uiPriority w:val="99"/>
    <w:semiHidden/>
    <w:rsid w:val="00600370"/>
    <w:rPr>
      <w:rFonts w:ascii="Arial" w:hAnsi="Arial"/>
      <w:color w:val="000000"/>
    </w:rPr>
  </w:style>
  <w:style w:type="paragraph" w:styleId="Paragraphedeliste">
    <w:name w:val="List Paragraph"/>
    <w:basedOn w:val="Normal"/>
    <w:uiPriority w:val="34"/>
    <w:qFormat/>
    <w:rsid w:val="007D7D2F"/>
    <w:pPr>
      <w:ind w:left="720"/>
      <w:contextualSpacing/>
    </w:pPr>
  </w:style>
  <w:style w:type="character" w:styleId="Lienhypertexte">
    <w:name w:val="Hyperlink"/>
    <w:basedOn w:val="Policepardfaut"/>
    <w:unhideWhenUsed/>
    <w:rsid w:val="009742A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sid w:val="006B7192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rsid w:val="00FA0627"/>
    <w:rPr>
      <w:rFonts w:ascii="Open Sans" w:hAnsi="Open Sans" w:cs="Open Sans"/>
      <w:sz w:val="18"/>
      <w:szCs w:val="18"/>
    </w:rPr>
  </w:style>
  <w:style w:type="table" w:styleId="Grilledutableau">
    <w:name w:val="Table Grid"/>
    <w:basedOn w:val="TableauNormal"/>
    <w:rsid w:val="00030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AE11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Expression%20des%20Besoins\Doc%20type\Expression%20des%20besoins\CCP-RC-AE\CC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2728C-E69E-482C-9ED3-9E4B9FCC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CCP</Template>
  <TotalTime>80</TotalTime>
  <Pages>9</Pages>
  <Words>1581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ASSISTANCE PUBLIQUE - HOPITAUX DE PARIS</vt:lpstr>
    </vt:vector>
  </TitlesOfParts>
  <Company>DACHA</Company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ASSISTANCE PUBLIQUE - HOPITAUX DE PARIS</dc:title>
  <dc:creator>Nathalie_D</dc:creator>
  <cp:lastModifiedBy>ANNICETTE Ndeye astou</cp:lastModifiedBy>
  <cp:revision>12</cp:revision>
  <cp:lastPrinted>2025-12-04T13:20:00Z</cp:lastPrinted>
  <dcterms:created xsi:type="dcterms:W3CDTF">2025-11-24T09:51:00Z</dcterms:created>
  <dcterms:modified xsi:type="dcterms:W3CDTF">2025-12-11T09:31:00Z</dcterms:modified>
</cp:coreProperties>
</file>